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1BFA8105" w:rsidR="0071516F" w:rsidRPr="007D703E" w:rsidRDefault="0071516F" w:rsidP="0071516F">
      <w:pPr>
        <w:pStyle w:val="3GPPHeader"/>
        <w:spacing w:after="60"/>
        <w:rPr>
          <w:szCs w:val="24"/>
          <w:highlight w:val="yellow"/>
          <w:lang w:val="en-US"/>
        </w:rPr>
      </w:pPr>
      <w:r w:rsidRPr="005744A7">
        <w:rPr>
          <w:szCs w:val="24"/>
        </w:rPr>
        <w:t>3GPP TSG-RAN WG1 Meeting #1</w:t>
      </w:r>
      <w:r>
        <w:rPr>
          <w:szCs w:val="24"/>
        </w:rPr>
        <w:t>1</w:t>
      </w:r>
      <w:r w:rsidR="00D6224B">
        <w:rPr>
          <w:szCs w:val="24"/>
        </w:rPr>
        <w:t>2</w:t>
      </w:r>
      <w:r w:rsidR="00031962">
        <w:rPr>
          <w:szCs w:val="24"/>
        </w:rPr>
        <w:t>-bis-e</w:t>
      </w:r>
      <w:r w:rsidRPr="005744A7">
        <w:rPr>
          <w:szCs w:val="24"/>
        </w:rPr>
        <w:tab/>
      </w:r>
      <w:r w:rsidRPr="00031962">
        <w:rPr>
          <w:szCs w:val="24"/>
        </w:rPr>
        <w:t>R1-</w:t>
      </w:r>
      <w:r w:rsidR="00661E07" w:rsidRPr="00031962">
        <w:rPr>
          <w:rFonts w:cs="Arial"/>
          <w:szCs w:val="24"/>
        </w:rPr>
        <w:t xml:space="preserve"> 2303433</w:t>
      </w:r>
    </w:p>
    <w:p w14:paraId="24BF7E5A" w14:textId="2882FF6C" w:rsidR="0071516F" w:rsidRPr="00CE0424" w:rsidRDefault="00031962" w:rsidP="0071516F">
      <w:pPr>
        <w:pStyle w:val="3GPPHeader"/>
      </w:pPr>
      <w:r>
        <w:rPr>
          <w:lang w:val="en-US"/>
        </w:rPr>
        <w:t>E-meeting</w:t>
      </w:r>
      <w:r w:rsidR="0071516F" w:rsidRPr="00393048">
        <w:t xml:space="preserve">, </w:t>
      </w:r>
      <w:r>
        <w:rPr>
          <w:lang w:val="en-US"/>
        </w:rPr>
        <w:t>April</w:t>
      </w:r>
      <w:r w:rsidR="0071516F" w:rsidRPr="00393048">
        <w:t xml:space="preserve"> </w:t>
      </w:r>
      <w:r>
        <w:rPr>
          <w:lang w:val="en-US"/>
        </w:rPr>
        <w:t>1</w:t>
      </w:r>
      <w:r w:rsidR="00D6224B">
        <w:rPr>
          <w:lang w:val="en-US"/>
        </w:rPr>
        <w:t>7</w:t>
      </w:r>
      <w:r w:rsidR="0071516F">
        <w:rPr>
          <w:vertAlign w:val="superscript"/>
          <w:lang w:val="en-US"/>
        </w:rPr>
        <w:t>th</w:t>
      </w:r>
      <w:r w:rsidR="0071516F" w:rsidRPr="00393048">
        <w:t xml:space="preserve"> –</w:t>
      </w:r>
      <w:r w:rsidR="0071516F">
        <w:t xml:space="preserve"> </w:t>
      </w:r>
      <w:r>
        <w:t>April 26</w:t>
      </w:r>
      <w:r>
        <w:rPr>
          <w:vertAlign w:val="superscript"/>
        </w:rPr>
        <w:t>th</w:t>
      </w:r>
      <w:r w:rsidR="0071516F" w:rsidRPr="00393048">
        <w:t>, 202</w:t>
      </w:r>
      <w:r w:rsidR="00D6224B">
        <w:t>3</w:t>
      </w:r>
    </w:p>
    <w:p w14:paraId="5D0CF064" w14:textId="77777777" w:rsidR="00B0122F" w:rsidRDefault="00B0122F" w:rsidP="00311702">
      <w:pPr>
        <w:pStyle w:val="3GPPHeader"/>
        <w:rPr>
          <w:sz w:val="22"/>
          <w:szCs w:val="22"/>
          <w:lang w:val="en-US"/>
        </w:rPr>
      </w:pPr>
    </w:p>
    <w:p w14:paraId="3C6869D1" w14:textId="67A73C40"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845299">
        <w:rPr>
          <w:sz w:val="22"/>
          <w:szCs w:val="22"/>
          <w:lang w:val="en-US"/>
        </w:rPr>
        <w:t>9</w:t>
      </w:r>
      <w:r w:rsidR="0084118D">
        <w:rPr>
          <w:sz w:val="22"/>
          <w:szCs w:val="22"/>
          <w:lang w:val="en-US"/>
        </w:rPr>
        <w:t>.</w:t>
      </w:r>
      <w:r w:rsidR="0067056A">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C87112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031962">
        <w:rPr>
          <w:sz w:val="22"/>
          <w:szCs w:val="22"/>
        </w:rPr>
        <w:t>N</w:t>
      </w:r>
      <w:r w:rsidR="00D946E9">
        <w:rPr>
          <w:sz w:val="22"/>
          <w:szCs w:val="22"/>
        </w:rPr>
        <w:t>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4E45287" w14:textId="7A51105E" w:rsidR="00955AD7" w:rsidRDefault="00955AD7" w:rsidP="00955AD7">
      <w:pPr>
        <w:jc w:val="both"/>
        <w:rPr>
          <w:rFonts w:ascii="Arial" w:hAnsi="Arial" w:cs="Arial"/>
        </w:rPr>
      </w:pPr>
      <w:r w:rsidRPr="7904E962">
        <w:rPr>
          <w:rFonts w:ascii="Arial" w:hAnsi="Arial" w:cs="Arial"/>
        </w:rPr>
        <w:t xml:space="preserve">In </w:t>
      </w:r>
      <w:r>
        <w:rPr>
          <w:rFonts w:ascii="Arial" w:hAnsi="Arial" w:cs="Arial"/>
        </w:rPr>
        <w:t xml:space="preserve">the revised </w:t>
      </w:r>
      <w:r w:rsidRPr="7904E962">
        <w:rPr>
          <w:rFonts w:ascii="Arial" w:hAnsi="Arial" w:cs="Arial"/>
        </w:rPr>
        <w:t>NR Rel-18 WI</w:t>
      </w:r>
      <w:r>
        <w:rPr>
          <w:rFonts w:ascii="Arial" w:hAnsi="Arial" w:cs="Arial"/>
        </w:rPr>
        <w:t>D</w:t>
      </w:r>
      <w:r w:rsidRPr="7904E962">
        <w:rPr>
          <w:rFonts w:ascii="Arial" w:hAnsi="Arial" w:cs="Arial"/>
        </w:rPr>
        <w:t xml:space="preserve"> on NTN enhancement</w:t>
      </w:r>
      <w:r w:rsidR="00BD59CA">
        <w:rPr>
          <w:rFonts w:ascii="Arial" w:hAnsi="Arial" w:cs="Arial"/>
        </w:rPr>
        <w:t xml:space="preserve"> </w:t>
      </w:r>
      <w:r w:rsidR="00262483">
        <w:rPr>
          <w:rFonts w:ascii="Arial" w:hAnsi="Arial" w:cs="Arial"/>
        </w:rPr>
        <w:fldChar w:fldCharType="begin"/>
      </w:r>
      <w:r w:rsidR="00262483">
        <w:rPr>
          <w:rFonts w:ascii="Arial" w:hAnsi="Arial" w:cs="Arial"/>
        </w:rPr>
        <w:instrText xml:space="preserve"> REF _Ref127142616 \r \h </w:instrText>
      </w:r>
      <w:r w:rsidR="00262483">
        <w:rPr>
          <w:rFonts w:ascii="Arial" w:hAnsi="Arial" w:cs="Arial"/>
        </w:rPr>
      </w:r>
      <w:r w:rsidR="00262483">
        <w:rPr>
          <w:rFonts w:ascii="Arial" w:hAnsi="Arial" w:cs="Arial"/>
        </w:rPr>
        <w:fldChar w:fldCharType="separate"/>
      </w:r>
      <w:r w:rsidR="00262483">
        <w:rPr>
          <w:rFonts w:ascii="Arial" w:hAnsi="Arial" w:cs="Arial"/>
        </w:rPr>
        <w:t>[1]</w:t>
      </w:r>
      <w:r w:rsidR="00262483">
        <w:rPr>
          <w:rFonts w:ascii="Arial" w:hAnsi="Arial" w:cs="Arial"/>
        </w:rPr>
        <w:fldChar w:fldCharType="end"/>
      </w:r>
      <w:r w:rsidRPr="7904E962">
        <w:rPr>
          <w:rFonts w:ascii="Arial" w:hAnsi="Arial" w:cs="Arial"/>
        </w:rPr>
        <w:t>, the objective on network verified UE location is defined as follows</w:t>
      </w:r>
      <w:r>
        <w:rPr>
          <w:rFonts w:ascii="Arial" w:hAnsi="Arial" w:cs="Arial"/>
        </w:rPr>
        <w:t>:</w:t>
      </w:r>
    </w:p>
    <w:p w14:paraId="763F0A1D" w14:textId="77777777" w:rsidR="00955AD7" w:rsidRPr="00262483" w:rsidRDefault="00955AD7" w:rsidP="00955AD7">
      <w:pPr>
        <w:pStyle w:val="ListParagraph"/>
        <w:numPr>
          <w:ilvl w:val="0"/>
          <w:numId w:val="21"/>
        </w:numPr>
        <w:overflowPunct/>
        <w:autoSpaceDE/>
        <w:autoSpaceDN/>
        <w:adjustRightInd/>
        <w:rPr>
          <w:rFonts w:ascii="Arial" w:hAnsi="Arial" w:cs="Arial"/>
          <w:bCs/>
          <w:i/>
          <w:iCs/>
          <w:sz w:val="20"/>
          <w:szCs w:val="20"/>
        </w:rPr>
      </w:pPr>
      <w:r w:rsidRPr="00262483">
        <w:rPr>
          <w:rFonts w:ascii="Arial" w:hAnsi="Arial" w:cs="Arial"/>
          <w:bCs/>
          <w:i/>
          <w:iCs/>
          <w:sz w:val="20"/>
          <w:szCs w:val="20"/>
        </w:rPr>
        <w:t xml:space="preserve">Based on RAN1 conclusions of the study phase, RAN to prioritize the specification of necessary enhancements to multi-RTT to support the network verified UE location in NTN assuming a single satellite in view [RAN1, 2, 3, 4]. </w:t>
      </w:r>
    </w:p>
    <w:p w14:paraId="6B73EB26" w14:textId="77777777" w:rsidR="00955AD7" w:rsidRPr="00262483" w:rsidRDefault="00955AD7" w:rsidP="00955AD7">
      <w:pPr>
        <w:pStyle w:val="ListParagraph"/>
        <w:numPr>
          <w:ilvl w:val="0"/>
          <w:numId w:val="21"/>
        </w:numPr>
        <w:overflowPunct/>
        <w:autoSpaceDE/>
        <w:autoSpaceDN/>
        <w:adjustRightInd/>
        <w:rPr>
          <w:rFonts w:ascii="Arial" w:hAnsi="Arial" w:cs="Arial"/>
          <w:bCs/>
          <w:i/>
          <w:iCs/>
          <w:sz w:val="20"/>
          <w:szCs w:val="20"/>
        </w:rPr>
      </w:pPr>
      <w:r w:rsidRPr="00262483">
        <w:rPr>
          <w:rFonts w:ascii="Arial" w:hAnsi="Arial" w:cs="Arial"/>
          <w:bCs/>
          <w:i/>
          <w:iCs/>
          <w:sz w:val="20"/>
          <w:szCs w:val="20"/>
        </w:rPr>
        <w:t>DL-</w:t>
      </w:r>
      <w:proofErr w:type="spellStart"/>
      <w:r w:rsidRPr="00262483">
        <w:rPr>
          <w:rFonts w:ascii="Arial" w:hAnsi="Arial" w:cs="Arial"/>
          <w:bCs/>
          <w:i/>
          <w:iCs/>
          <w:sz w:val="20"/>
          <w:szCs w:val="20"/>
        </w:rPr>
        <w:t>TDoA</w:t>
      </w:r>
      <w:proofErr w:type="spellEnd"/>
      <w:r w:rsidRPr="00262483">
        <w:rPr>
          <w:rFonts w:ascii="Arial" w:hAnsi="Arial" w:cs="Arial"/>
          <w:bCs/>
          <w:i/>
          <w:iCs/>
          <w:sz w:val="20"/>
          <w:szCs w:val="20"/>
        </w:rPr>
        <w:t xml:space="preserve"> methods for verification may be considered as lower priority and if time permits and condition in Note is satisfied.</w:t>
      </w:r>
    </w:p>
    <w:p w14:paraId="5911114E" w14:textId="77777777" w:rsidR="00955AD7" w:rsidRPr="00262483" w:rsidRDefault="00955AD7" w:rsidP="00955AD7">
      <w:pPr>
        <w:rPr>
          <w:rFonts w:ascii="Arial" w:hAnsi="Arial" w:cs="Arial"/>
          <w:bCs/>
          <w:i/>
          <w:iCs/>
        </w:rPr>
      </w:pPr>
    </w:p>
    <w:p w14:paraId="7ED1CAF4" w14:textId="77777777" w:rsidR="00955AD7" w:rsidRPr="00262483" w:rsidRDefault="00955AD7" w:rsidP="00955AD7">
      <w:pPr>
        <w:rPr>
          <w:rFonts w:ascii="Arial" w:hAnsi="Arial" w:cs="Arial"/>
          <w:bCs/>
          <w:i/>
          <w:iCs/>
        </w:rPr>
      </w:pPr>
      <w:r w:rsidRPr="00262483">
        <w:rPr>
          <w:rFonts w:ascii="Arial" w:hAnsi="Arial" w:cs="Arial"/>
          <w:bCs/>
          <w:i/>
          <w:iCs/>
        </w:rPr>
        <w:t>Note 1: Enhancements assume reuse of the RAT dependent positioning framework</w:t>
      </w:r>
    </w:p>
    <w:p w14:paraId="5163E8E0" w14:textId="77777777" w:rsidR="00955AD7" w:rsidRPr="00262483" w:rsidRDefault="00955AD7" w:rsidP="00955AD7">
      <w:pPr>
        <w:rPr>
          <w:rFonts w:ascii="Arial" w:hAnsi="Arial" w:cs="Arial"/>
          <w:bCs/>
          <w:i/>
          <w:iCs/>
        </w:rPr>
      </w:pPr>
      <w:r w:rsidRPr="00262483">
        <w:rPr>
          <w:rFonts w:ascii="Arial" w:hAnsi="Arial" w:cs="Arial"/>
          <w:bCs/>
          <w:i/>
          <w:iCs/>
        </w:rPr>
        <w:t>Note 2: The specification of DL-TDOA enhancements will be subject to the study of the impact of realistic UE clock drift onto DL-TDOA performance</w:t>
      </w:r>
    </w:p>
    <w:p w14:paraId="00E9CB7F" w14:textId="77777777" w:rsidR="00955AD7" w:rsidRPr="00262483" w:rsidRDefault="00955AD7" w:rsidP="00955AD7">
      <w:pPr>
        <w:rPr>
          <w:rFonts w:ascii="Arial" w:hAnsi="Arial" w:cs="Arial"/>
          <w:bCs/>
          <w:i/>
          <w:iCs/>
        </w:rPr>
      </w:pPr>
      <w:r w:rsidRPr="00262483">
        <w:rPr>
          <w:rFonts w:ascii="Arial" w:hAnsi="Arial" w:cs="Arial"/>
          <w:bCs/>
          <w:i/>
          <w:iCs/>
        </w:rPr>
        <w:t>Note 3: The target accuracy for position verification purposes is as documented in clause « recommendations » of the 3GPP TR 38.882 (</w:t>
      </w:r>
      <w:proofErr w:type="gramStart"/>
      <w:r w:rsidRPr="00262483">
        <w:rPr>
          <w:rFonts w:ascii="Arial" w:hAnsi="Arial" w:cs="Arial"/>
          <w:bCs/>
          <w:i/>
          <w:iCs/>
        </w:rPr>
        <w:t>i.e.</w:t>
      </w:r>
      <w:proofErr w:type="gramEnd"/>
      <w:r w:rsidRPr="00262483">
        <w:rPr>
          <w:rFonts w:ascii="Arial" w:hAnsi="Arial" w:cs="Arial"/>
          <w:bCs/>
          <w:i/>
          <w:iCs/>
        </w:rPr>
        <w:t xml:space="preserve"> 10 km granularity)</w:t>
      </w:r>
    </w:p>
    <w:p w14:paraId="24306CC1" w14:textId="77777777" w:rsidR="00955AD7" w:rsidRPr="00262483" w:rsidRDefault="00955AD7" w:rsidP="00955AD7">
      <w:pPr>
        <w:rPr>
          <w:rFonts w:ascii="Arial" w:hAnsi="Arial" w:cs="Arial"/>
          <w:bCs/>
          <w:i/>
          <w:iCs/>
        </w:rPr>
      </w:pPr>
      <w:r w:rsidRPr="00262483">
        <w:rPr>
          <w:rFonts w:ascii="Arial" w:hAnsi="Arial" w:cs="Arial"/>
          <w:bCs/>
          <w:i/>
          <w:iCs/>
        </w:rPr>
        <w:t>Note 4: Multiple satellite in view by the UE may be considered if time allows</w:t>
      </w:r>
    </w:p>
    <w:p w14:paraId="70C8E2A1" w14:textId="77777777" w:rsidR="00955AD7" w:rsidRPr="00262483" w:rsidRDefault="00955AD7" w:rsidP="00955AD7">
      <w:pPr>
        <w:rPr>
          <w:rFonts w:ascii="Arial" w:hAnsi="Arial" w:cs="Arial"/>
          <w:bCs/>
          <w:i/>
          <w:iCs/>
        </w:rPr>
      </w:pPr>
      <w:r w:rsidRPr="00262483">
        <w:rPr>
          <w:rFonts w:ascii="Arial" w:hAnsi="Arial" w:cs="Arial"/>
          <w:bCs/>
          <w:i/>
          <w:iCs/>
        </w:rPr>
        <w:t>Note 5: The enhancements may be subject to relevant SA WGs (</w:t>
      </w:r>
      <w:proofErr w:type="gramStart"/>
      <w:r w:rsidRPr="00262483">
        <w:rPr>
          <w:rFonts w:ascii="Arial" w:hAnsi="Arial" w:cs="Arial"/>
          <w:bCs/>
          <w:i/>
          <w:iCs/>
        </w:rPr>
        <w:t>e.g.</w:t>
      </w:r>
      <w:proofErr w:type="gramEnd"/>
      <w:r w:rsidRPr="00262483">
        <w:rPr>
          <w:rFonts w:ascii="Arial" w:hAnsi="Arial" w:cs="Arial"/>
          <w:bCs/>
          <w:i/>
          <w:iCs/>
        </w:rPr>
        <w:t xml:space="preserve"> SA3/SA3-LI) feedbacks on the reliability of UE reports involved</w:t>
      </w:r>
    </w:p>
    <w:p w14:paraId="65AB40DF" w14:textId="77777777" w:rsidR="00955AD7" w:rsidRPr="00262483" w:rsidRDefault="00955AD7" w:rsidP="00955AD7">
      <w:pPr>
        <w:rPr>
          <w:rFonts w:ascii="Arial" w:hAnsi="Arial" w:cs="Arial"/>
          <w:bCs/>
          <w:i/>
          <w:iCs/>
        </w:rPr>
      </w:pPr>
      <w:r w:rsidRPr="00262483">
        <w:rPr>
          <w:rFonts w:ascii="Arial" w:hAnsi="Arial" w:cs="Arial"/>
          <w:bCs/>
          <w:i/>
          <w:iCs/>
        </w:rPr>
        <w:t xml:space="preserve">Note 6: The enhancements should </w:t>
      </w:r>
      <w:proofErr w:type="gramStart"/>
      <w:r w:rsidRPr="00262483">
        <w:rPr>
          <w:rFonts w:ascii="Arial" w:hAnsi="Arial" w:cs="Arial"/>
          <w:bCs/>
          <w:i/>
          <w:iCs/>
        </w:rPr>
        <w:t>take into account</w:t>
      </w:r>
      <w:proofErr w:type="gramEnd"/>
      <w:r w:rsidRPr="00262483">
        <w:rPr>
          <w:rFonts w:ascii="Arial" w:hAnsi="Arial" w:cs="Arial"/>
          <w:bCs/>
          <w:i/>
          <w:iCs/>
        </w:rPr>
        <w:t xml:space="preserve"> the mirror-image ambiguity</w:t>
      </w:r>
    </w:p>
    <w:p w14:paraId="75E48F56" w14:textId="77777777" w:rsidR="00955AD7" w:rsidRPr="00262483" w:rsidRDefault="00955AD7" w:rsidP="00955AD7">
      <w:pPr>
        <w:rPr>
          <w:rFonts w:ascii="Arial" w:hAnsi="Arial" w:cs="Arial"/>
          <w:bCs/>
          <w:i/>
          <w:iCs/>
        </w:rPr>
      </w:pPr>
      <w:r w:rsidRPr="00262483">
        <w:rPr>
          <w:rFonts w:ascii="Arial" w:hAnsi="Arial" w:cs="Arial"/>
          <w:bCs/>
          <w:i/>
          <w:iCs/>
        </w:rPr>
        <w:t>Note 7: Network verified UE location is an optional UE feature</w:t>
      </w:r>
    </w:p>
    <w:p w14:paraId="690B8E72" w14:textId="77777777" w:rsidR="00D946E9" w:rsidRDefault="00D946E9" w:rsidP="00D946E9">
      <w:pPr>
        <w:pStyle w:val="CRCoverPage"/>
        <w:spacing w:after="0"/>
      </w:pPr>
    </w:p>
    <w:p w14:paraId="7176F7A2" w14:textId="7FA39227" w:rsidR="00B8585C" w:rsidRPr="0088221C" w:rsidRDefault="00B8585C" w:rsidP="00956021">
      <w:pPr>
        <w:pStyle w:val="BodyText"/>
        <w:rPr>
          <w:rFonts w:cs="Arial"/>
        </w:rPr>
      </w:pPr>
      <w:proofErr w:type="gramStart"/>
      <w:r w:rsidRPr="0088221C">
        <w:rPr>
          <w:rFonts w:cs="Arial"/>
        </w:rPr>
        <w:t xml:space="preserve">In </w:t>
      </w:r>
      <w:r w:rsidR="00262483">
        <w:rPr>
          <w:rFonts w:cs="Arial"/>
        </w:rPr>
        <w:t>light of</w:t>
      </w:r>
      <w:proofErr w:type="gramEnd"/>
      <w:r w:rsidR="00262483">
        <w:rPr>
          <w:rFonts w:cs="Arial"/>
        </w:rPr>
        <w:t xml:space="preserve"> the above objective</w:t>
      </w:r>
      <w:r w:rsidRPr="0088221C">
        <w:rPr>
          <w:rFonts w:cs="Arial"/>
        </w:rPr>
        <w:t xml:space="preserve">, we </w:t>
      </w:r>
      <w:r w:rsidR="00955AD7">
        <w:rPr>
          <w:rFonts w:cs="Arial"/>
        </w:rPr>
        <w:t>share</w:t>
      </w:r>
      <w:r w:rsidRPr="0088221C">
        <w:rPr>
          <w:rFonts w:cs="Arial"/>
        </w:rPr>
        <w:t xml:space="preserve"> our</w:t>
      </w:r>
      <w:r w:rsidR="00955AD7">
        <w:rPr>
          <w:rFonts w:cs="Arial"/>
        </w:rPr>
        <w:t xml:space="preserve"> </w:t>
      </w:r>
      <w:r w:rsidRPr="0088221C">
        <w:rPr>
          <w:rFonts w:cs="Arial"/>
        </w:rPr>
        <w:t>views o</w:t>
      </w:r>
      <w:r w:rsidR="00D946E9" w:rsidRPr="0088221C">
        <w:rPr>
          <w:rFonts w:cs="Arial"/>
        </w:rPr>
        <w:t xml:space="preserve">n </w:t>
      </w:r>
      <w:r w:rsidR="00955AD7">
        <w:rPr>
          <w:rFonts w:cs="Arial"/>
        </w:rPr>
        <w:t xml:space="preserve">enhancing the existing specification to support </w:t>
      </w:r>
      <w:r w:rsidR="00D946E9" w:rsidRPr="0088221C">
        <w:rPr>
          <w:rFonts w:cs="Arial"/>
        </w:rPr>
        <w:t>network verif</w:t>
      </w:r>
      <w:r w:rsidR="00262483">
        <w:rPr>
          <w:rFonts w:cs="Arial"/>
        </w:rPr>
        <w:t>ication of UE</w:t>
      </w:r>
      <w:r w:rsidR="00D946E9" w:rsidRPr="0088221C">
        <w:rPr>
          <w:rFonts w:cs="Arial"/>
        </w:rPr>
        <w:t xml:space="preserve"> location </w:t>
      </w:r>
      <w:r w:rsidR="00262483">
        <w:rPr>
          <w:rFonts w:cs="Arial"/>
        </w:rPr>
        <w:t>in</w:t>
      </w:r>
      <w:r w:rsidR="00D946E9" w:rsidRPr="0088221C">
        <w:rPr>
          <w:rFonts w:cs="Arial"/>
        </w:rPr>
        <w:t xml:space="preserve"> </w:t>
      </w:r>
      <w:r w:rsidR="00955AD7">
        <w:rPr>
          <w:rFonts w:cs="Arial"/>
        </w:rPr>
        <w:t>NR</w:t>
      </w:r>
      <w:r w:rsidR="00D946E9" w:rsidRPr="0088221C">
        <w:rPr>
          <w:rFonts w:cs="Arial"/>
        </w:rPr>
        <w:t xml:space="preserve"> NTN</w:t>
      </w:r>
      <w:r w:rsidRPr="0088221C">
        <w:rPr>
          <w:rFonts w:cs="Arial"/>
        </w:rPr>
        <w:t>.</w:t>
      </w:r>
    </w:p>
    <w:p w14:paraId="1B4C4F40" w14:textId="41D21DBD" w:rsidR="00BE1128" w:rsidRDefault="00D51613">
      <w:pPr>
        <w:pStyle w:val="Heading1"/>
      </w:pPr>
      <w:r>
        <w:t>2</w:t>
      </w:r>
      <w:r w:rsidR="00BE1128">
        <w:tab/>
      </w:r>
      <w:proofErr w:type="gramStart"/>
      <w:r w:rsidR="00BE1128">
        <w:t>Multi-RTT</w:t>
      </w:r>
      <w:proofErr w:type="gramEnd"/>
      <w:r w:rsidR="00BE1128">
        <w:t xml:space="preserve"> enhancements for NTN</w:t>
      </w:r>
    </w:p>
    <w:p w14:paraId="221856A9" w14:textId="77777777" w:rsidR="00DA6F74" w:rsidRDefault="00DA6F74" w:rsidP="00DA6F74">
      <w:r>
        <w:t xml:space="preserve">In multi-RTT positioning, both the UE and the </w:t>
      </w:r>
      <w:proofErr w:type="spellStart"/>
      <w:r>
        <w:t>gNB</w:t>
      </w:r>
      <w:proofErr w:type="spellEnd"/>
      <w:r>
        <w:t xml:space="preserve"> measure and report their respective RX-TX time differences to the LMF. The UE RX-TX time difference can be measured using the DL-PRS or CSI-RS while the </w:t>
      </w:r>
      <w:proofErr w:type="spellStart"/>
      <w:r>
        <w:t>gNB</w:t>
      </w:r>
      <w:proofErr w:type="spellEnd"/>
      <w:r>
        <w:t xml:space="preserve"> RX-TX time difference can be measured using UL-SRS. In TS 38.215, the UE and </w:t>
      </w:r>
      <w:proofErr w:type="spellStart"/>
      <w:r>
        <w:t>gNB</w:t>
      </w:r>
      <w:proofErr w:type="spellEnd"/>
      <w:r>
        <w:t xml:space="preserve"> RX-TX time difference measurements are defined as follows:</w:t>
      </w:r>
    </w:p>
    <w:p w14:paraId="1AC1605F" w14:textId="77777777" w:rsidR="00DA6F74" w:rsidRPr="00C27BC7" w:rsidRDefault="00DA6F74" w:rsidP="00DA6F74">
      <w:pPr>
        <w:pStyle w:val="TAL"/>
        <w:rPr>
          <w:rFonts w:ascii="Times New Roman" w:hAnsi="Times New Roman"/>
          <w:i/>
          <w:iCs/>
          <w:szCs w:val="18"/>
          <w:lang w:eastAsia="en-GB"/>
        </w:rPr>
      </w:pPr>
      <w:r w:rsidRPr="00C27BC7">
        <w:rPr>
          <w:i/>
          <w:iCs/>
          <w:szCs w:val="18"/>
          <w:lang w:val="en-US" w:eastAsia="en-GB"/>
        </w:rPr>
        <w:lastRenderedPageBreak/>
        <w:t>“</w:t>
      </w:r>
      <w:r w:rsidRPr="00C27BC7">
        <w:rPr>
          <w:rFonts w:ascii="Times New Roman" w:hAnsi="Times New Roman"/>
          <w:i/>
          <w:iCs/>
          <w:szCs w:val="18"/>
          <w:lang w:eastAsia="en-GB"/>
        </w:rPr>
        <w:t>The UE Rx – Tx time difference is defined as T</w:t>
      </w:r>
      <w:r w:rsidRPr="00C27BC7">
        <w:rPr>
          <w:rFonts w:ascii="Times New Roman" w:hAnsi="Times New Roman"/>
          <w:i/>
          <w:iCs/>
          <w:szCs w:val="18"/>
          <w:vertAlign w:val="subscript"/>
          <w:lang w:eastAsia="en-GB"/>
        </w:rPr>
        <w:t>UE-RX</w:t>
      </w:r>
      <w:r w:rsidRPr="00C27BC7">
        <w:rPr>
          <w:rFonts w:ascii="Times New Roman" w:hAnsi="Times New Roman"/>
          <w:i/>
          <w:iCs/>
          <w:szCs w:val="18"/>
          <w:lang w:eastAsia="en-GB"/>
        </w:rPr>
        <w:t xml:space="preserve"> –</w:t>
      </w:r>
      <w:r w:rsidRPr="00C27BC7">
        <w:rPr>
          <w:rFonts w:ascii="Times New Roman" w:hAnsi="Times New Roman"/>
          <w:i/>
          <w:iCs/>
          <w:szCs w:val="18"/>
          <w:vertAlign w:val="subscript"/>
          <w:lang w:eastAsia="en-GB"/>
        </w:rPr>
        <w:t xml:space="preserve"> </w:t>
      </w:r>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UE-TX</w:t>
      </w:r>
    </w:p>
    <w:p w14:paraId="079AECBA" w14:textId="77777777" w:rsidR="00DA6F74" w:rsidRPr="00C27BC7" w:rsidRDefault="00DA6F74" w:rsidP="00DA6F74">
      <w:pPr>
        <w:pStyle w:val="TAL"/>
        <w:rPr>
          <w:rFonts w:ascii="Times New Roman" w:hAnsi="Times New Roman"/>
          <w:i/>
          <w:iCs/>
          <w:szCs w:val="18"/>
          <w:lang w:eastAsia="en-GB"/>
        </w:rPr>
      </w:pPr>
      <w:r w:rsidRPr="00C27BC7">
        <w:rPr>
          <w:rFonts w:ascii="Times New Roman" w:hAnsi="Times New Roman"/>
          <w:i/>
          <w:iCs/>
          <w:szCs w:val="18"/>
          <w:lang w:eastAsia="en-GB"/>
        </w:rPr>
        <w:t>Where:</w:t>
      </w:r>
    </w:p>
    <w:p w14:paraId="5D784CFC" w14:textId="77777777" w:rsidR="00DA6F74" w:rsidRPr="00C27BC7" w:rsidRDefault="00DA6F74" w:rsidP="00DA6F74">
      <w:pPr>
        <w:pStyle w:val="TAL"/>
        <w:rPr>
          <w:rFonts w:ascii="Times New Roman" w:hAnsi="Times New Roman"/>
          <w:i/>
          <w:iCs/>
          <w:lang w:val="en-US" w:eastAsia="en-GB"/>
        </w:rPr>
      </w:pPr>
      <w:r w:rsidRPr="00C27BC7">
        <w:rPr>
          <w:rFonts w:ascii="Times New Roman" w:hAnsi="Times New Roman"/>
          <w:i/>
          <w:iCs/>
          <w:lang w:eastAsia="en-GB"/>
        </w:rPr>
        <w:t>T</w:t>
      </w:r>
      <w:r w:rsidRPr="00C27BC7">
        <w:rPr>
          <w:rFonts w:ascii="Times New Roman" w:hAnsi="Times New Roman"/>
          <w:i/>
          <w:iCs/>
          <w:vertAlign w:val="subscript"/>
          <w:lang w:eastAsia="en-GB"/>
        </w:rPr>
        <w:t>UE-RX</w:t>
      </w:r>
      <w:r w:rsidRPr="00C27BC7">
        <w:rPr>
          <w:rFonts w:ascii="Times New Roman" w:hAnsi="Times New Roman"/>
          <w:i/>
          <w:iCs/>
          <w:lang w:eastAsia="en-GB"/>
        </w:rPr>
        <w:t xml:space="preserve"> is the UE received timing of downlink subframe #i from a </w:t>
      </w:r>
      <w:r w:rsidRPr="00C27BC7">
        <w:rPr>
          <w:rFonts w:ascii="Times New Roman" w:hAnsi="Times New Roman"/>
          <w:i/>
          <w:iCs/>
          <w:szCs w:val="18"/>
          <w:lang w:val="en-IN" w:eastAsia="en-GB"/>
        </w:rPr>
        <w:t>Transmission Point (TP) [18]</w:t>
      </w:r>
      <w:r w:rsidRPr="00C27BC7">
        <w:rPr>
          <w:rFonts w:ascii="Times New Roman" w:hAnsi="Times New Roman"/>
          <w:i/>
          <w:iCs/>
          <w:lang w:eastAsia="en-GB"/>
        </w:rPr>
        <w:t>, defined by the first detected path in time.</w:t>
      </w:r>
    </w:p>
    <w:p w14:paraId="6B2E4496" w14:textId="77777777" w:rsidR="00DA6F74" w:rsidRPr="00C27BC7" w:rsidRDefault="00DA6F74" w:rsidP="00DA6F74">
      <w:pPr>
        <w:pStyle w:val="TAL"/>
        <w:rPr>
          <w:rFonts w:ascii="Times New Roman" w:hAnsi="Times New Roman"/>
          <w:i/>
          <w:iCs/>
          <w:lang w:val="en-US" w:eastAsia="en-GB"/>
        </w:rPr>
      </w:pPr>
      <w:r w:rsidRPr="00C27BC7">
        <w:rPr>
          <w:rFonts w:ascii="Times New Roman" w:hAnsi="Times New Roman"/>
          <w:i/>
          <w:iCs/>
          <w:lang w:eastAsia="en-GB"/>
        </w:rPr>
        <w:t>T</w:t>
      </w:r>
      <w:r w:rsidRPr="00C27BC7">
        <w:rPr>
          <w:rFonts w:ascii="Times New Roman" w:hAnsi="Times New Roman"/>
          <w:i/>
          <w:iCs/>
          <w:vertAlign w:val="subscript"/>
          <w:lang w:eastAsia="en-GB"/>
        </w:rPr>
        <w:t>UE-TX</w:t>
      </w:r>
      <w:r w:rsidRPr="00C27BC7">
        <w:rPr>
          <w:rFonts w:ascii="Times New Roman" w:hAnsi="Times New Roman"/>
          <w:i/>
          <w:iCs/>
          <w:lang w:eastAsia="en-GB"/>
        </w:rPr>
        <w:t xml:space="preserve"> is the UE transmit timing of uplink subframe </w:t>
      </w:r>
      <w:r w:rsidRPr="00C27BC7">
        <w:rPr>
          <w:rFonts w:ascii="Times New Roman" w:hAnsi="Times New Roman"/>
          <w:i/>
          <w:iCs/>
        </w:rPr>
        <w:t>#</w:t>
      </w:r>
      <w:r w:rsidRPr="00C27BC7">
        <w:rPr>
          <w:rFonts w:ascii="Times New Roman" w:hAnsi="Times New Roman"/>
          <w:i/>
          <w:iCs/>
          <w:lang w:eastAsia="en-GB"/>
        </w:rPr>
        <w:t>j that is closest in time to the subframe #i received from the TP.</w:t>
      </w:r>
      <w:r w:rsidRPr="00C27BC7">
        <w:rPr>
          <w:rFonts w:ascii="Times New Roman" w:hAnsi="Times New Roman"/>
          <w:i/>
          <w:iCs/>
          <w:lang w:val="en-US" w:eastAsia="en-GB"/>
        </w:rPr>
        <w:t>”</w:t>
      </w:r>
    </w:p>
    <w:p w14:paraId="690A1956" w14:textId="77777777" w:rsidR="00DA6F74" w:rsidRDefault="00DA6F74" w:rsidP="00DA6F74">
      <w:pPr>
        <w:pStyle w:val="TAL"/>
        <w:rPr>
          <w:i/>
          <w:iCs/>
          <w:szCs w:val="18"/>
          <w:lang w:val="en-US" w:eastAsia="en-GB"/>
        </w:rPr>
      </w:pPr>
    </w:p>
    <w:p w14:paraId="437AF958" w14:textId="77777777" w:rsidR="00DA6F74" w:rsidRPr="00EB228A" w:rsidRDefault="00DA6F74" w:rsidP="00DA6F74">
      <w:pPr>
        <w:pStyle w:val="TAL"/>
        <w:rPr>
          <w:rFonts w:ascii="Times New Roman" w:hAnsi="Times New Roman"/>
          <w:sz w:val="20"/>
          <w:lang w:val="en-US" w:eastAsia="en-GB"/>
        </w:rPr>
      </w:pPr>
      <w:r w:rsidRPr="00EB228A">
        <w:rPr>
          <w:rFonts w:ascii="Times New Roman" w:hAnsi="Times New Roman"/>
          <w:sz w:val="20"/>
          <w:lang w:val="en-US" w:eastAsia="en-GB"/>
        </w:rPr>
        <w:t>We note that the transmit time in the above definition is the UE transmit timing of the uplink subframe #j that is closest in time to the downlink subframe #i, and not necessarily the transmit timing of the UL SRS.</w:t>
      </w:r>
    </w:p>
    <w:p w14:paraId="5FBC7D88" w14:textId="77777777" w:rsidR="00DA6F74" w:rsidRDefault="00DA6F74" w:rsidP="00DA6F74">
      <w:pPr>
        <w:pStyle w:val="TAL"/>
        <w:rPr>
          <w:i/>
          <w:iCs/>
          <w:szCs w:val="18"/>
          <w:lang w:val="en-US" w:eastAsia="en-GB"/>
        </w:rPr>
      </w:pPr>
    </w:p>
    <w:p w14:paraId="5D28BF11" w14:textId="77777777" w:rsidR="00DA6F74" w:rsidRPr="00C27BC7" w:rsidRDefault="00DA6F74" w:rsidP="00DA6F74">
      <w:pPr>
        <w:pStyle w:val="TAL"/>
        <w:rPr>
          <w:rFonts w:ascii="Times New Roman" w:hAnsi="Times New Roman"/>
          <w:i/>
          <w:iCs/>
          <w:szCs w:val="18"/>
          <w:lang w:eastAsia="en-GB"/>
        </w:rPr>
      </w:pPr>
      <w:r w:rsidRPr="00C27BC7">
        <w:rPr>
          <w:rFonts w:ascii="Times New Roman" w:hAnsi="Times New Roman"/>
          <w:i/>
          <w:iCs/>
          <w:szCs w:val="18"/>
          <w:lang w:val="en-US" w:eastAsia="en-GB"/>
        </w:rPr>
        <w:t>“</w:t>
      </w:r>
      <w:r w:rsidRPr="00C27BC7">
        <w:rPr>
          <w:rFonts w:ascii="Times New Roman" w:hAnsi="Times New Roman"/>
          <w:i/>
          <w:iCs/>
          <w:szCs w:val="18"/>
          <w:lang w:eastAsia="en-GB"/>
        </w:rPr>
        <w:t xml:space="preserve">The </w:t>
      </w:r>
      <w:proofErr w:type="spellStart"/>
      <w:r w:rsidRPr="00C27BC7">
        <w:rPr>
          <w:rFonts w:ascii="Times New Roman" w:hAnsi="Times New Roman"/>
          <w:i/>
          <w:iCs/>
          <w:szCs w:val="18"/>
          <w:lang w:eastAsia="en-GB"/>
        </w:rPr>
        <w:t>gNB</w:t>
      </w:r>
      <w:proofErr w:type="spellEnd"/>
      <w:r w:rsidRPr="00C27BC7">
        <w:rPr>
          <w:rFonts w:ascii="Times New Roman" w:hAnsi="Times New Roman"/>
          <w:i/>
          <w:iCs/>
          <w:szCs w:val="18"/>
          <w:lang w:eastAsia="en-GB"/>
        </w:rPr>
        <w:t xml:space="preserve"> Rx – Tx time difference is defined as </w:t>
      </w: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-RX</w:t>
      </w:r>
      <w:r w:rsidRPr="00C27BC7">
        <w:rPr>
          <w:rFonts w:ascii="Times New Roman" w:hAnsi="Times New Roman"/>
          <w:i/>
          <w:iCs/>
          <w:szCs w:val="18"/>
          <w:lang w:eastAsia="en-GB"/>
        </w:rPr>
        <w:t xml:space="preserve"> –</w:t>
      </w:r>
      <w:r w:rsidRPr="00C27BC7">
        <w:rPr>
          <w:rFonts w:ascii="Times New Roman" w:hAnsi="Times New Roman"/>
          <w:i/>
          <w:iCs/>
          <w:szCs w:val="18"/>
          <w:vertAlign w:val="subscript"/>
          <w:lang w:eastAsia="en-GB"/>
        </w:rPr>
        <w:t xml:space="preserve"> </w:t>
      </w: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-TX</w:t>
      </w:r>
    </w:p>
    <w:p w14:paraId="7F36E842" w14:textId="77777777" w:rsidR="00DA6F74" w:rsidRPr="00C27BC7" w:rsidRDefault="00DA6F74" w:rsidP="00DA6F74">
      <w:pPr>
        <w:pStyle w:val="TAL"/>
        <w:rPr>
          <w:rFonts w:ascii="Times New Roman" w:hAnsi="Times New Roman"/>
          <w:i/>
          <w:iCs/>
          <w:szCs w:val="18"/>
          <w:lang w:eastAsia="en-GB"/>
        </w:rPr>
      </w:pPr>
      <w:r w:rsidRPr="00C27BC7">
        <w:rPr>
          <w:rFonts w:ascii="Times New Roman" w:hAnsi="Times New Roman"/>
          <w:i/>
          <w:iCs/>
          <w:szCs w:val="18"/>
          <w:lang w:eastAsia="en-GB"/>
        </w:rPr>
        <w:t>Where:</w:t>
      </w:r>
    </w:p>
    <w:p w14:paraId="78791A31" w14:textId="77777777" w:rsidR="00DA6F74" w:rsidRPr="00C27BC7" w:rsidRDefault="00DA6F74" w:rsidP="00DA6F74">
      <w:pPr>
        <w:pStyle w:val="TAL"/>
        <w:rPr>
          <w:rFonts w:ascii="Times New Roman" w:hAnsi="Times New Roman"/>
          <w:i/>
          <w:iCs/>
          <w:szCs w:val="18"/>
          <w:lang w:eastAsia="en-GB"/>
        </w:rPr>
      </w:pP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-RX</w:t>
      </w:r>
      <w:r w:rsidRPr="00C27BC7">
        <w:rPr>
          <w:rFonts w:ascii="Times New Roman" w:hAnsi="Times New Roman"/>
          <w:i/>
          <w:iCs/>
          <w:szCs w:val="18"/>
          <w:lang w:eastAsia="en-GB"/>
        </w:rPr>
        <w:t xml:space="preserve"> is the Transmission and Reception Point (TRP) [18] received timing of uplink subframe #i containing SRS associated with UE, defined by the first detected path in time.</w:t>
      </w:r>
    </w:p>
    <w:p w14:paraId="58EED17F" w14:textId="77777777" w:rsidR="00DA6F74" w:rsidRPr="00C27BC7" w:rsidRDefault="00DA6F74" w:rsidP="00DA6F74">
      <w:pPr>
        <w:pStyle w:val="TAL"/>
        <w:rPr>
          <w:rFonts w:ascii="Times New Roman" w:hAnsi="Times New Roman"/>
          <w:i/>
          <w:iCs/>
          <w:szCs w:val="18"/>
          <w:lang w:val="en-US" w:eastAsia="en-GB"/>
        </w:rPr>
      </w:pP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-TX</w:t>
      </w:r>
      <w:r w:rsidRPr="00C27BC7">
        <w:rPr>
          <w:rFonts w:ascii="Times New Roman" w:hAnsi="Times New Roman"/>
          <w:i/>
          <w:iCs/>
          <w:szCs w:val="18"/>
          <w:lang w:eastAsia="en-GB"/>
        </w:rPr>
        <w:t xml:space="preserve"> is the TRP transmit timing of downlink subframe #</w:t>
      </w:r>
      <w:r w:rsidRPr="00C27BC7">
        <w:rPr>
          <w:rFonts w:ascii="Times New Roman" w:hAnsi="Times New Roman"/>
          <w:i/>
          <w:iCs/>
          <w:szCs w:val="18"/>
        </w:rPr>
        <w:t>j that is closest in time to the subframe #i received from the UE</w:t>
      </w:r>
      <w:r w:rsidRPr="00C27BC7">
        <w:rPr>
          <w:rFonts w:ascii="Times New Roman" w:hAnsi="Times New Roman"/>
          <w:i/>
          <w:iCs/>
          <w:szCs w:val="18"/>
          <w:lang w:eastAsia="en-GB"/>
        </w:rPr>
        <w:t>.</w:t>
      </w:r>
      <w:r w:rsidRPr="00C27BC7">
        <w:rPr>
          <w:rFonts w:ascii="Times New Roman" w:hAnsi="Times New Roman"/>
          <w:i/>
          <w:iCs/>
          <w:szCs w:val="18"/>
          <w:lang w:val="en-US" w:eastAsia="en-GB"/>
        </w:rPr>
        <w:t>”</w:t>
      </w:r>
    </w:p>
    <w:p w14:paraId="5CE7CD2D" w14:textId="77777777" w:rsidR="00DA6F74" w:rsidRDefault="00DA6F74" w:rsidP="00DA6F74">
      <w:pPr>
        <w:pStyle w:val="TAL"/>
        <w:rPr>
          <w:szCs w:val="18"/>
          <w:lang w:val="en-US" w:eastAsia="en-GB"/>
        </w:rPr>
      </w:pPr>
    </w:p>
    <w:p w14:paraId="43B72199" w14:textId="77777777" w:rsidR="00DA6F74" w:rsidRPr="00EB228A" w:rsidRDefault="00DA6F74" w:rsidP="00DA6F74">
      <w:pPr>
        <w:pStyle w:val="TAL"/>
        <w:rPr>
          <w:rFonts w:ascii="Times New Roman" w:hAnsi="Times New Roman"/>
          <w:sz w:val="20"/>
          <w:lang w:val="en-US" w:eastAsia="en-GB"/>
        </w:rPr>
      </w:pPr>
      <w:r w:rsidRPr="00EB228A">
        <w:rPr>
          <w:rFonts w:ascii="Times New Roman" w:hAnsi="Times New Roman"/>
          <w:sz w:val="20"/>
          <w:lang w:val="en-US" w:eastAsia="en-GB"/>
        </w:rPr>
        <w:t xml:space="preserve">The above definitions show that there is no coupling required between DL-PRS and UL-SRS for multi-RTT positioning as the RX-TX time difference measurements at the UE and the </w:t>
      </w:r>
      <w:proofErr w:type="spellStart"/>
      <w:r w:rsidRPr="00EB228A">
        <w:rPr>
          <w:rFonts w:ascii="Times New Roman" w:hAnsi="Times New Roman"/>
          <w:sz w:val="20"/>
          <w:lang w:val="en-US" w:eastAsia="en-GB"/>
        </w:rPr>
        <w:t>gNB</w:t>
      </w:r>
      <w:proofErr w:type="spellEnd"/>
      <w:r w:rsidRPr="00EB228A">
        <w:rPr>
          <w:rFonts w:ascii="Times New Roman" w:hAnsi="Times New Roman"/>
          <w:sz w:val="20"/>
          <w:lang w:val="en-US" w:eastAsia="en-GB"/>
        </w:rPr>
        <w:t xml:space="preserve"> can be performed independently of each other. </w:t>
      </w:r>
    </w:p>
    <w:p w14:paraId="6390B3C9" w14:textId="77777777" w:rsidR="00DA6F74" w:rsidRDefault="00DA6F74" w:rsidP="00DA6F74">
      <w:pPr>
        <w:pStyle w:val="TAL"/>
        <w:rPr>
          <w:szCs w:val="18"/>
          <w:lang w:val="en-US" w:eastAsia="en-GB"/>
        </w:rPr>
      </w:pPr>
    </w:p>
    <w:p w14:paraId="414E119E" w14:textId="77777777" w:rsidR="00DA6F74" w:rsidRDefault="00DA6F74" w:rsidP="00DA6F74">
      <w:r>
        <w:t xml:space="preserve">According to TS 38.133, the reporting range of UE Rx-Tx time difference is ~ -0.5 </w:t>
      </w:r>
      <w:proofErr w:type="spellStart"/>
      <w:r>
        <w:t>ms</w:t>
      </w:r>
      <w:proofErr w:type="spellEnd"/>
      <w:r>
        <w:t xml:space="preserve"> to +0.5 </w:t>
      </w:r>
      <w:proofErr w:type="spellStart"/>
      <w:r>
        <w:t>ms</w:t>
      </w:r>
      <w:proofErr w:type="spellEnd"/>
      <w:r>
        <w:t>:</w:t>
      </w:r>
    </w:p>
    <w:p w14:paraId="6B06ADF1" w14:textId="58082BD9" w:rsidR="00DA6F74" w:rsidRPr="00C27BC7" w:rsidRDefault="00DA6F74" w:rsidP="00DA6F74">
      <w:pPr>
        <w:rPr>
          <w:i/>
          <w:iCs/>
          <w:sz w:val="18"/>
          <w:szCs w:val="18"/>
        </w:rPr>
      </w:pPr>
      <w:r w:rsidRPr="00C27BC7">
        <w:rPr>
          <w:i/>
          <w:iCs/>
          <w:sz w:val="18"/>
          <w:szCs w:val="18"/>
        </w:rPr>
        <w:t>“The reporting range for the absolute UE Rx-Tx time difference measurement (</w:t>
      </w:r>
      <w:r w:rsidRPr="00C27BC7">
        <w:rPr>
          <w:i/>
          <w:iCs/>
          <w:sz w:val="18"/>
          <w:szCs w:val="18"/>
          <w:lang w:eastAsia="zh-CN"/>
        </w:rPr>
        <w:t>T</w:t>
      </w:r>
      <w:r w:rsidRPr="00C27BC7">
        <w:rPr>
          <w:i/>
          <w:iCs/>
          <w:sz w:val="18"/>
          <w:szCs w:val="18"/>
          <w:vertAlign w:val="subscript"/>
          <w:lang w:eastAsia="zh-CN"/>
        </w:rPr>
        <w:t>UE Rx-Tx</w:t>
      </w:r>
      <w:r w:rsidRPr="00C27BC7">
        <w:rPr>
          <w:i/>
          <w:iCs/>
          <w:sz w:val="18"/>
          <w:szCs w:val="18"/>
        </w:rPr>
        <w:t xml:space="preserve">) is defined from </w:t>
      </w:r>
      <w:r w:rsidRPr="00C27BC7">
        <w:rPr>
          <w:i/>
          <w:iCs/>
          <w:sz w:val="18"/>
          <w:szCs w:val="18"/>
          <w:lang w:eastAsia="zh-CN"/>
        </w:rPr>
        <w:t>-985024</w:t>
      </w:r>
      <w:r w:rsidRPr="00C27BC7">
        <w:rPr>
          <w:i/>
          <w:iCs/>
          <w:sz w:val="18"/>
          <w:szCs w:val="18"/>
        </w:rPr>
        <w:t>´T</w:t>
      </w:r>
      <w:r w:rsidRPr="00C27BC7">
        <w:rPr>
          <w:i/>
          <w:iCs/>
          <w:sz w:val="18"/>
          <w:szCs w:val="18"/>
          <w:vertAlign w:val="subscript"/>
        </w:rPr>
        <w:t>c</w:t>
      </w:r>
      <w:r w:rsidRPr="00C27BC7">
        <w:rPr>
          <w:i/>
          <w:iCs/>
          <w:sz w:val="18"/>
          <w:szCs w:val="18"/>
        </w:rPr>
        <w:t xml:space="preserve"> to </w:t>
      </w:r>
      <w:r w:rsidRPr="00C27BC7">
        <w:rPr>
          <w:i/>
          <w:iCs/>
          <w:sz w:val="18"/>
          <w:szCs w:val="18"/>
          <w:lang w:eastAsia="zh-CN"/>
        </w:rPr>
        <w:t>985024</w:t>
      </w:r>
      <w:r w:rsidRPr="00C27BC7">
        <w:rPr>
          <w:i/>
          <w:iCs/>
          <w:sz w:val="18"/>
          <w:szCs w:val="18"/>
        </w:rPr>
        <w:t>´T</w:t>
      </w:r>
      <w:r w:rsidRPr="00C27BC7">
        <w:rPr>
          <w:i/>
          <w:iCs/>
          <w:sz w:val="18"/>
          <w:szCs w:val="18"/>
          <w:vertAlign w:val="subscript"/>
        </w:rPr>
        <w:t>c</w:t>
      </w:r>
      <w:r w:rsidRPr="00C27BC7">
        <w:rPr>
          <w:i/>
          <w:iCs/>
          <w:sz w:val="18"/>
          <w:szCs w:val="18"/>
        </w:rPr>
        <w:t xml:space="preserve"> with the resolution step of 2</w:t>
      </w:r>
      <w:r w:rsidRPr="00C27BC7">
        <w:rPr>
          <w:i/>
          <w:iCs/>
          <w:sz w:val="18"/>
          <w:szCs w:val="18"/>
          <w:vertAlign w:val="superscript"/>
          <w:lang w:eastAsia="zh-CN"/>
        </w:rPr>
        <w:t>k</w:t>
      </w:r>
      <w:r w:rsidRPr="00C27BC7">
        <w:rPr>
          <w:i/>
          <w:iCs/>
          <w:sz w:val="18"/>
          <w:szCs w:val="18"/>
        </w:rPr>
        <w:t>´T</w:t>
      </w:r>
      <w:r w:rsidRPr="00C27BC7">
        <w:rPr>
          <w:i/>
          <w:iCs/>
          <w:sz w:val="18"/>
          <w:szCs w:val="18"/>
          <w:vertAlign w:val="subscript"/>
        </w:rPr>
        <w:t xml:space="preserve">c </w:t>
      </w:r>
      <w:r w:rsidRPr="00C27BC7">
        <w:rPr>
          <w:i/>
          <w:iCs/>
          <w:sz w:val="18"/>
          <w:szCs w:val="18"/>
        </w:rPr>
        <w:t>[…]”</w:t>
      </w:r>
    </w:p>
    <w:p w14:paraId="4C915B1A" w14:textId="5834A3BB" w:rsidR="00DA6F74" w:rsidRPr="00EB228A" w:rsidRDefault="00DA6F74" w:rsidP="001E68EE">
      <w:pPr>
        <w:pStyle w:val="TAL"/>
        <w:rPr>
          <w:rFonts w:ascii="Times New Roman" w:hAnsi="Times New Roman"/>
          <w:sz w:val="20"/>
          <w:szCs w:val="22"/>
        </w:rPr>
      </w:pPr>
      <w:r w:rsidRPr="00EB228A">
        <w:rPr>
          <w:rFonts w:ascii="Times New Roman" w:hAnsi="Times New Roman"/>
          <w:sz w:val="20"/>
          <w:lang w:val="en-US" w:eastAsia="en-GB"/>
        </w:rPr>
        <w:t xml:space="preserve">These definitions have been crafted for terrestrial networks where the timing advance (TA) value is typically much smaller than 1 </w:t>
      </w:r>
      <w:proofErr w:type="spellStart"/>
      <w:r w:rsidRPr="00EB228A">
        <w:rPr>
          <w:rFonts w:ascii="Times New Roman" w:hAnsi="Times New Roman"/>
          <w:sz w:val="20"/>
          <w:lang w:val="en-US" w:eastAsia="en-GB"/>
        </w:rPr>
        <w:t>ms.</w:t>
      </w:r>
      <w:proofErr w:type="spellEnd"/>
      <w:r w:rsidRPr="00EB228A">
        <w:rPr>
          <w:rFonts w:ascii="Times New Roman" w:hAnsi="Times New Roman"/>
          <w:sz w:val="20"/>
          <w:lang w:val="en-US" w:eastAsia="en-GB"/>
        </w:rPr>
        <w:t xml:space="preserve"> As the TA in an NTN can be several </w:t>
      </w:r>
      <w:proofErr w:type="spellStart"/>
      <w:r w:rsidRPr="00EB228A">
        <w:rPr>
          <w:rFonts w:ascii="Times New Roman" w:hAnsi="Times New Roman"/>
          <w:sz w:val="20"/>
          <w:lang w:val="en-US" w:eastAsia="en-GB"/>
        </w:rPr>
        <w:t>ms</w:t>
      </w:r>
      <w:proofErr w:type="spellEnd"/>
      <w:r w:rsidRPr="00EB228A">
        <w:rPr>
          <w:rFonts w:ascii="Times New Roman" w:hAnsi="Times New Roman"/>
          <w:sz w:val="20"/>
          <w:lang w:val="en-US" w:eastAsia="en-GB"/>
        </w:rPr>
        <w:t xml:space="preserve">, the existing specification needs to be enhanced to enable multi-RTT based positioning for UE location verification in NTN. </w:t>
      </w:r>
    </w:p>
    <w:p w14:paraId="1B96175C" w14:textId="604F6883" w:rsidR="0024739E" w:rsidRDefault="0024739E">
      <w:pPr>
        <w:pStyle w:val="Heading2"/>
      </w:pPr>
      <w:r>
        <w:t>2.1</w:t>
      </w:r>
      <w:r w:rsidR="00E46290">
        <w:tab/>
      </w:r>
      <w:r>
        <w:t>R</w:t>
      </w:r>
      <w:r w:rsidR="00E46290">
        <w:t>eference signal enhancements</w:t>
      </w:r>
    </w:p>
    <w:p w14:paraId="3D5D9015" w14:textId="4C871174" w:rsidR="007600CF" w:rsidRPr="00E46290" w:rsidRDefault="00C17AA0" w:rsidP="007600CF">
      <w:r>
        <w:rPr>
          <w:noProof/>
          <w:lang w:eastAsia="x-none"/>
        </w:rPr>
        <mc:AlternateContent>
          <mc:Choice Requires="wps">
            <w:drawing>
              <wp:anchor distT="0" distB="0" distL="114300" distR="114300" simplePos="0" relativeHeight="251723776" behindDoc="0" locked="0" layoutInCell="1" allowOverlap="1" wp14:anchorId="4A7F8E30" wp14:editId="3DE723D2">
                <wp:simplePos x="0" y="0"/>
                <wp:positionH relativeFrom="column">
                  <wp:posOffset>-77696</wp:posOffset>
                </wp:positionH>
                <wp:positionV relativeFrom="paragraph">
                  <wp:posOffset>200089</wp:posOffset>
                </wp:positionV>
                <wp:extent cx="6238529" cy="723418"/>
                <wp:effectExtent l="0" t="0" r="10160" b="19685"/>
                <wp:wrapNone/>
                <wp:docPr id="10" name="Rectangle 10"/>
                <wp:cNvGraphicFramePr/>
                <a:graphic xmlns:a="http://schemas.openxmlformats.org/drawingml/2006/main">
                  <a:graphicData uri="http://schemas.microsoft.com/office/word/2010/wordprocessingShape">
                    <wps:wsp>
                      <wps:cNvSpPr/>
                      <wps:spPr>
                        <a:xfrm>
                          <a:off x="0" y="0"/>
                          <a:ext cx="6238529" cy="7234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BAC63" id="Rectangle 10" o:spid="_x0000_s1026" style="position:absolute;margin-left:-6.1pt;margin-top:15.75pt;width:491.2pt;height:56.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" filled="f" strokecolor="black [3213]" strokeweight="1pt"/>
            </w:pict>
          </mc:Fallback>
        </mc:AlternateContent>
      </w:r>
      <w:r w:rsidR="007600CF">
        <w:t>In RAN1#112, the following agreement was made on positioning reference signals</w:t>
      </w:r>
      <w:r w:rsidR="007600CF">
        <w:t>:</w:t>
      </w:r>
    </w:p>
    <w:p w14:paraId="3CDB2FEF" w14:textId="52F6D12B" w:rsidR="00E46290" w:rsidRPr="0080298F" w:rsidRDefault="00E46290" w:rsidP="00E46290">
      <w:pPr>
        <w:rPr>
          <w:b/>
          <w:bCs/>
          <w:sz w:val="18"/>
          <w:szCs w:val="18"/>
          <w:lang w:eastAsia="x-none"/>
        </w:rPr>
      </w:pPr>
      <w:r w:rsidRPr="0080298F">
        <w:rPr>
          <w:b/>
          <w:bCs/>
          <w:sz w:val="18"/>
          <w:szCs w:val="18"/>
          <w:highlight w:val="green"/>
          <w:lang w:eastAsia="x-none"/>
        </w:rPr>
        <w:t>Agreement</w:t>
      </w:r>
    </w:p>
    <w:p w14:paraId="3FCAB7D2" w14:textId="5159C8FB" w:rsidR="00E46290" w:rsidRPr="0080298F" w:rsidRDefault="00E46290" w:rsidP="00E46290">
      <w:pPr>
        <w:rPr>
          <w:sz w:val="18"/>
          <w:szCs w:val="18"/>
          <w:lang w:eastAsia="x-none"/>
        </w:rPr>
      </w:pPr>
      <w:r w:rsidRPr="0080298F">
        <w:rPr>
          <w:sz w:val="18"/>
          <w:szCs w:val="18"/>
          <w:lang w:eastAsia="x-none"/>
        </w:rPr>
        <w:t xml:space="preserve">Existing DL/UL reference signals for positioning are used for supporting Network verified UE location in NTN. </w:t>
      </w:r>
    </w:p>
    <w:p w14:paraId="5EFABE84" w14:textId="7FAB0B74" w:rsidR="00E46290" w:rsidRPr="0080298F" w:rsidRDefault="00E46290" w:rsidP="00E46290">
      <w:pPr>
        <w:rPr>
          <w:bCs/>
          <w:sz w:val="18"/>
          <w:szCs w:val="18"/>
          <w:lang w:eastAsia="x-none"/>
        </w:rPr>
      </w:pPr>
      <w:r w:rsidRPr="0080298F">
        <w:rPr>
          <w:bCs/>
          <w:sz w:val="18"/>
          <w:szCs w:val="18"/>
          <w:lang w:eastAsia="x-none"/>
        </w:rPr>
        <w:t>FFS: Whether some enhancements on these reference signals are needed for NTN</w:t>
      </w:r>
    </w:p>
    <w:p w14:paraId="0BA6BBDE" w14:textId="399DFD2C" w:rsidR="00E52BBE" w:rsidRPr="00142FF1" w:rsidRDefault="00CB3610" w:rsidP="00D97F4F">
      <w:r>
        <w:t xml:space="preserve">In our view, the existing DL/UL reference signals </w:t>
      </w:r>
      <w:r w:rsidR="00916985">
        <w:t>are sufficient for</w:t>
      </w:r>
      <w:r w:rsidR="00AD6C88">
        <w:t xml:space="preserve"> </w:t>
      </w:r>
      <w:r w:rsidR="00916985">
        <w:t>the purpose of</w:t>
      </w:r>
      <w:r>
        <w:t xml:space="preserve"> network-verified UE location in NTN</w:t>
      </w:r>
      <w:r w:rsidR="00E52BBE">
        <w:t>. Therefore, no additional enhancements are needed.</w:t>
      </w:r>
    </w:p>
    <w:p w14:paraId="193F2F46" w14:textId="56C26D35" w:rsidR="00C76F45" w:rsidRDefault="000C6D0C" w:rsidP="00C76F45">
      <w:pPr>
        <w:pStyle w:val="Heading2"/>
      </w:pPr>
      <w:r>
        <w:t>2.</w:t>
      </w:r>
      <w:r w:rsidR="0024739E">
        <w:t>2</w:t>
      </w:r>
      <w:r>
        <w:tab/>
        <w:t>UE RX-TX time difference measurement</w:t>
      </w:r>
    </w:p>
    <w:p w14:paraId="1DC6A56D" w14:textId="44F12118" w:rsidR="00AD6C88" w:rsidRDefault="00C17AA0" w:rsidP="00AD6C88">
      <w:r>
        <w:rPr>
          <w:noProof/>
          <w:lang w:eastAsia="x-none"/>
        </w:rPr>
        <mc:AlternateContent>
          <mc:Choice Requires="wps">
            <w:drawing>
              <wp:anchor distT="0" distB="0" distL="114300" distR="114300" simplePos="0" relativeHeight="251712512" behindDoc="0" locked="0" layoutInCell="1" allowOverlap="1" wp14:anchorId="1A816F8B" wp14:editId="6D10B83B">
                <wp:simplePos x="0" y="0"/>
                <wp:positionH relativeFrom="column">
                  <wp:posOffset>-54547</wp:posOffset>
                </wp:positionH>
                <wp:positionV relativeFrom="paragraph">
                  <wp:posOffset>185774</wp:posOffset>
                </wp:positionV>
                <wp:extent cx="6215605" cy="3177250"/>
                <wp:effectExtent l="0" t="0" r="13970" b="23495"/>
                <wp:wrapNone/>
                <wp:docPr id="9" name="Rectangle 9"/>
                <wp:cNvGraphicFramePr/>
                <a:graphic xmlns:a="http://schemas.openxmlformats.org/drawingml/2006/main">
                  <a:graphicData uri="http://schemas.microsoft.com/office/word/2010/wordprocessingShape">
                    <wps:wsp>
                      <wps:cNvSpPr/>
                      <wps:spPr>
                        <a:xfrm>
                          <a:off x="0" y="0"/>
                          <a:ext cx="6215605" cy="3177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A93069" id="Rectangle 9" o:spid="_x0000_s1026" style="position:absolute;margin-left:-4.3pt;margin-top:14.65pt;width:489.4pt;height:250.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" filled="f" strokecolor="black [3213]" strokeweight="1pt"/>
            </w:pict>
          </mc:Fallback>
        </mc:AlternateContent>
      </w:r>
      <w:r w:rsidR="00AD6C88">
        <w:t xml:space="preserve">In RAN1#112, the following agreement was made on </w:t>
      </w:r>
      <w:r w:rsidR="00AD6C88">
        <w:t>the way forward for UE RX-TX time difference</w:t>
      </w:r>
      <w:r w:rsidR="00A9199D">
        <w:t>.</w:t>
      </w:r>
    </w:p>
    <w:p w14:paraId="6B430DD4" w14:textId="6DB7AC8A" w:rsidR="00F50F3A" w:rsidRPr="0080298F" w:rsidRDefault="00F50F3A" w:rsidP="00F50F3A">
      <w:pPr>
        <w:pStyle w:val="NormalWeb"/>
        <w:spacing w:before="0" w:after="0"/>
        <w:rPr>
          <w:sz w:val="18"/>
          <w:szCs w:val="18"/>
          <w:lang w:eastAsia="zh-CN"/>
        </w:rPr>
      </w:pPr>
      <w:r w:rsidRPr="0080298F">
        <w:rPr>
          <w:sz w:val="18"/>
          <w:szCs w:val="18"/>
          <w:highlight w:val="green"/>
        </w:rPr>
        <w:t>Agreement</w:t>
      </w:r>
    </w:p>
    <w:p w14:paraId="06766AF7" w14:textId="160C3469" w:rsidR="00F50F3A" w:rsidRPr="0080298F" w:rsidRDefault="00F50F3A" w:rsidP="00F50F3A">
      <w:pPr>
        <w:pStyle w:val="3GPPNormalText"/>
        <w:spacing w:after="0"/>
        <w:rPr>
          <w:sz w:val="18"/>
          <w:szCs w:val="18"/>
        </w:rPr>
      </w:pPr>
      <w:r w:rsidRPr="0080298F">
        <w:rPr>
          <w:sz w:val="18"/>
          <w:szCs w:val="18"/>
        </w:rPr>
        <w:t>Select one (or more) of the following options for enhancing UE Rx-Tx time difference in NTN</w:t>
      </w:r>
    </w:p>
    <w:p w14:paraId="07F23D68" w14:textId="2B39F9FE" w:rsidR="00F50F3A" w:rsidRPr="0080298F" w:rsidRDefault="00F50F3A" w:rsidP="00F50F3A">
      <w:pPr>
        <w:pStyle w:val="3GPPNormalText"/>
        <w:spacing w:after="0"/>
        <w:rPr>
          <w:sz w:val="18"/>
          <w:szCs w:val="18"/>
          <w:lang w:eastAsia="en-GB"/>
        </w:rPr>
      </w:pPr>
      <w:r w:rsidRPr="0080298F">
        <w:rPr>
          <w:sz w:val="18"/>
          <w:szCs w:val="18"/>
        </w:rPr>
        <w:t>Option 1:</w:t>
      </w:r>
      <w:r w:rsidRPr="0080298F">
        <w:rPr>
          <w:sz w:val="18"/>
          <w:szCs w:val="18"/>
          <w:lang w:eastAsia="en-GB"/>
        </w:rPr>
        <w:t xml:space="preserve"> The UE Rx – Tx time difference is defined as T</w:t>
      </w:r>
      <w:r w:rsidRPr="0080298F">
        <w:rPr>
          <w:sz w:val="18"/>
          <w:szCs w:val="18"/>
          <w:vertAlign w:val="subscript"/>
          <w:lang w:eastAsia="en-GB"/>
        </w:rPr>
        <w:t>UE-RX</w:t>
      </w:r>
      <w:r w:rsidRPr="0080298F">
        <w:rPr>
          <w:sz w:val="18"/>
          <w:szCs w:val="18"/>
          <w:lang w:eastAsia="en-GB"/>
        </w:rPr>
        <w:t xml:space="preserve"> –</w:t>
      </w:r>
      <w:r w:rsidRPr="0080298F">
        <w:rPr>
          <w:sz w:val="18"/>
          <w:szCs w:val="18"/>
          <w:vertAlign w:val="subscript"/>
          <w:lang w:eastAsia="en-GB"/>
        </w:rPr>
        <w:t xml:space="preserve"> </w:t>
      </w:r>
      <w:r w:rsidRPr="0080298F">
        <w:rPr>
          <w:sz w:val="18"/>
          <w:szCs w:val="18"/>
          <w:lang w:eastAsia="en-GB"/>
        </w:rPr>
        <w:t>T</w:t>
      </w:r>
      <w:r w:rsidRPr="0080298F">
        <w:rPr>
          <w:sz w:val="18"/>
          <w:szCs w:val="18"/>
          <w:vertAlign w:val="subscript"/>
          <w:lang w:eastAsia="en-GB"/>
        </w:rPr>
        <w:t>UE-TX</w:t>
      </w:r>
    </w:p>
    <w:p w14:paraId="732A70AE" w14:textId="00C8F0EC" w:rsidR="00F50F3A" w:rsidRPr="0080298F" w:rsidRDefault="00F50F3A" w:rsidP="00F50F3A">
      <w:pPr>
        <w:ind w:left="568"/>
        <w:rPr>
          <w:sz w:val="18"/>
          <w:szCs w:val="18"/>
          <w:lang w:eastAsia="en-GB"/>
        </w:rPr>
      </w:pPr>
      <w:r w:rsidRPr="0080298F">
        <w:rPr>
          <w:sz w:val="18"/>
          <w:szCs w:val="18"/>
          <w:lang w:eastAsia="en-GB"/>
        </w:rPr>
        <w:t>Where:</w:t>
      </w:r>
    </w:p>
    <w:p w14:paraId="3E31C25D" w14:textId="1423ECB5" w:rsidR="00F50F3A" w:rsidRPr="0080298F" w:rsidRDefault="00F50F3A" w:rsidP="00F50F3A">
      <w:pPr>
        <w:pStyle w:val="3GPPNormalText"/>
        <w:numPr>
          <w:ilvl w:val="1"/>
          <w:numId w:val="26"/>
        </w:numPr>
        <w:spacing w:after="0"/>
        <w:rPr>
          <w:sz w:val="18"/>
          <w:szCs w:val="18"/>
          <w:lang w:eastAsia="en-GB"/>
        </w:rPr>
      </w:pPr>
      <w:r w:rsidRPr="0080298F">
        <w:rPr>
          <w:sz w:val="18"/>
          <w:szCs w:val="18"/>
          <w:lang w:eastAsia="en-GB"/>
        </w:rPr>
        <w:t>UE Rx-Tx time difference is defined with respect to the Rx and Tx subframe timing associated with the TRP.</w:t>
      </w:r>
    </w:p>
    <w:p w14:paraId="15FA4D11" w14:textId="3E3715AE" w:rsidR="00F50F3A" w:rsidRPr="0080298F" w:rsidRDefault="00F50F3A" w:rsidP="00F50F3A">
      <w:pPr>
        <w:ind w:left="568"/>
        <w:rPr>
          <w:sz w:val="18"/>
          <w:szCs w:val="18"/>
          <w:lang w:eastAsia="en-GB"/>
        </w:rPr>
      </w:pPr>
      <w:r w:rsidRPr="0080298F">
        <w:rPr>
          <w:sz w:val="18"/>
          <w:szCs w:val="18"/>
        </w:rPr>
        <w:t xml:space="preserve">For a Transmission Point </w:t>
      </w:r>
    </w:p>
    <w:p w14:paraId="3E6B5281" w14:textId="768E9A84" w:rsidR="00F50F3A" w:rsidRPr="0080298F" w:rsidRDefault="00F50F3A" w:rsidP="00F50F3A">
      <w:pPr>
        <w:pStyle w:val="3GPPNormalText"/>
        <w:numPr>
          <w:ilvl w:val="1"/>
          <w:numId w:val="26"/>
        </w:numPr>
        <w:spacing w:after="0"/>
        <w:rPr>
          <w:sz w:val="18"/>
          <w:szCs w:val="18"/>
          <w:lang w:eastAsia="en-GB"/>
        </w:rPr>
      </w:pPr>
      <w:r w:rsidRPr="0080298F">
        <w:rPr>
          <w:sz w:val="18"/>
          <w:szCs w:val="18"/>
          <w:lang w:eastAsia="en-GB"/>
        </w:rPr>
        <w:t>T</w:t>
      </w:r>
      <w:r w:rsidRPr="0080298F">
        <w:rPr>
          <w:sz w:val="18"/>
          <w:szCs w:val="18"/>
          <w:vertAlign w:val="subscript"/>
          <w:lang w:eastAsia="en-GB"/>
        </w:rPr>
        <w:t>UE-RX</w:t>
      </w:r>
      <w:r w:rsidRPr="0080298F">
        <w:rPr>
          <w:sz w:val="18"/>
          <w:szCs w:val="18"/>
          <w:lang w:eastAsia="en-GB"/>
        </w:rPr>
        <w:t xml:space="preserve"> is the UE received timing of downlink subframe #</w:t>
      </w:r>
      <w:r w:rsidRPr="0080298F">
        <w:rPr>
          <w:i/>
          <w:sz w:val="18"/>
          <w:szCs w:val="18"/>
          <w:lang w:eastAsia="en-GB"/>
        </w:rPr>
        <w:t>i</w:t>
      </w:r>
      <w:r w:rsidRPr="0080298F">
        <w:rPr>
          <w:sz w:val="18"/>
          <w:szCs w:val="18"/>
          <w:lang w:eastAsia="en-GB"/>
        </w:rPr>
        <w:t xml:space="preserve"> from this </w:t>
      </w:r>
      <w:r w:rsidRPr="0080298F">
        <w:rPr>
          <w:sz w:val="18"/>
          <w:szCs w:val="18"/>
          <w:lang w:val="en-IN" w:eastAsia="en-GB"/>
        </w:rPr>
        <w:t>Transmission Point (TP)</w:t>
      </w:r>
      <w:r w:rsidRPr="0080298F">
        <w:rPr>
          <w:sz w:val="18"/>
          <w:szCs w:val="18"/>
          <w:lang w:eastAsia="en-GB"/>
        </w:rPr>
        <w:t>, defined by the first detected path in time.</w:t>
      </w:r>
    </w:p>
    <w:p w14:paraId="3648E3B9" w14:textId="4D976D2C" w:rsidR="00F50F3A" w:rsidRPr="0080298F" w:rsidRDefault="00F50F3A" w:rsidP="00F50F3A">
      <w:pPr>
        <w:pStyle w:val="3GPPNormalText"/>
        <w:numPr>
          <w:ilvl w:val="1"/>
          <w:numId w:val="26"/>
        </w:numPr>
        <w:spacing w:after="0"/>
        <w:rPr>
          <w:sz w:val="18"/>
          <w:szCs w:val="18"/>
          <w:lang w:eastAsia="zh-TW"/>
        </w:rPr>
      </w:pPr>
      <w:r w:rsidRPr="0080298F">
        <w:rPr>
          <w:sz w:val="18"/>
          <w:szCs w:val="18"/>
          <w:lang w:eastAsia="en-GB"/>
        </w:rPr>
        <w:t>T</w:t>
      </w:r>
      <w:r w:rsidRPr="0080298F">
        <w:rPr>
          <w:sz w:val="18"/>
          <w:szCs w:val="18"/>
          <w:vertAlign w:val="subscript"/>
          <w:lang w:eastAsia="en-GB"/>
        </w:rPr>
        <w:t>UE-TX</w:t>
      </w:r>
      <w:r w:rsidRPr="0080298F">
        <w:rPr>
          <w:sz w:val="18"/>
          <w:szCs w:val="18"/>
          <w:lang w:eastAsia="en-GB"/>
        </w:rPr>
        <w:t xml:space="preserve"> is the UE transmit timing of the uplink subframe corresponding to subframe #</w:t>
      </w:r>
      <w:r w:rsidRPr="0080298F">
        <w:rPr>
          <w:i/>
          <w:sz w:val="18"/>
          <w:szCs w:val="18"/>
          <w:lang w:eastAsia="en-GB"/>
        </w:rPr>
        <w:t>i</w:t>
      </w:r>
      <w:r w:rsidRPr="0080298F">
        <w:rPr>
          <w:sz w:val="18"/>
          <w:szCs w:val="18"/>
        </w:rPr>
        <w:t xml:space="preserve"> </w:t>
      </w:r>
      <w:r w:rsidRPr="0080298F">
        <w:rPr>
          <w:sz w:val="18"/>
          <w:szCs w:val="18"/>
          <w:lang w:eastAsia="en-GB"/>
        </w:rPr>
        <w:t>received from the TP</w:t>
      </w:r>
    </w:p>
    <w:p w14:paraId="25550747" w14:textId="3608FF52" w:rsidR="00F50F3A" w:rsidRPr="0080298F" w:rsidRDefault="00F50F3A" w:rsidP="00F50F3A">
      <w:pPr>
        <w:pStyle w:val="3GPPNormalText"/>
        <w:numPr>
          <w:ilvl w:val="1"/>
          <w:numId w:val="26"/>
        </w:numPr>
        <w:spacing w:after="0"/>
        <w:rPr>
          <w:sz w:val="18"/>
          <w:szCs w:val="18"/>
          <w:lang w:eastAsia="en-GB"/>
        </w:rPr>
      </w:pPr>
      <w:r w:rsidRPr="0080298F">
        <w:rPr>
          <w:sz w:val="18"/>
          <w:szCs w:val="18"/>
          <w:lang w:eastAsia="en-GB"/>
        </w:rPr>
        <w:t>One or multiple DL RS for positioning, as instructed by higher layers, can be used to determine the start of one subframe of the first arrival path of the TP.</w:t>
      </w:r>
    </w:p>
    <w:p w14:paraId="4A04E4D1" w14:textId="33FBFD26" w:rsidR="00F50F3A" w:rsidRPr="0080298F" w:rsidRDefault="00F50F3A" w:rsidP="00F50F3A">
      <w:pPr>
        <w:ind w:left="568"/>
        <w:rPr>
          <w:sz w:val="18"/>
          <w:szCs w:val="18"/>
          <w:lang w:eastAsia="en-US"/>
        </w:rPr>
      </w:pPr>
      <w:r w:rsidRPr="0080298F">
        <w:rPr>
          <w:sz w:val="18"/>
          <w:szCs w:val="18"/>
          <w:lang w:eastAsia="en-GB"/>
        </w:rPr>
        <w:t>FFS: For a Transmission Point different from the serving cell (</w:t>
      </w:r>
      <w:proofErr w:type="gramStart"/>
      <w:r w:rsidRPr="0080298F">
        <w:rPr>
          <w:sz w:val="18"/>
          <w:szCs w:val="18"/>
          <w:lang w:eastAsia="en-GB"/>
        </w:rPr>
        <w:t>e.g.</w:t>
      </w:r>
      <w:proofErr w:type="gramEnd"/>
      <w:r w:rsidRPr="0080298F">
        <w:rPr>
          <w:sz w:val="18"/>
          <w:szCs w:val="18"/>
          <w:lang w:eastAsia="en-GB"/>
        </w:rPr>
        <w:t xml:space="preserve"> a DL-PRS-only TP)</w:t>
      </w:r>
    </w:p>
    <w:p w14:paraId="38CAFE58" w14:textId="2AC2AC2C" w:rsidR="00F50F3A" w:rsidRPr="0080298F" w:rsidRDefault="00F50F3A" w:rsidP="00F50F3A">
      <w:pPr>
        <w:rPr>
          <w:i/>
          <w:iCs/>
          <w:sz w:val="18"/>
          <w:szCs w:val="18"/>
          <w:lang w:eastAsia="en-GB"/>
        </w:rPr>
      </w:pPr>
      <w:r w:rsidRPr="0080298F">
        <w:rPr>
          <w:iCs/>
          <w:sz w:val="18"/>
          <w:szCs w:val="18"/>
          <w:lang w:eastAsia="en-GB"/>
        </w:rPr>
        <w:t>Option 2</w:t>
      </w:r>
      <w:r w:rsidRPr="0080298F">
        <w:rPr>
          <w:i/>
          <w:iCs/>
          <w:sz w:val="18"/>
          <w:szCs w:val="18"/>
          <w:lang w:eastAsia="en-GB"/>
        </w:rPr>
        <w:t>:</w:t>
      </w:r>
    </w:p>
    <w:p w14:paraId="5E8C3655" w14:textId="3DFF56D8" w:rsidR="00F50F3A" w:rsidRPr="0080298F" w:rsidRDefault="00F50F3A" w:rsidP="00F50F3A">
      <w:pPr>
        <w:pStyle w:val="ListParagraph"/>
        <w:numPr>
          <w:ilvl w:val="0"/>
          <w:numId w:val="27"/>
        </w:numPr>
        <w:overflowPunct/>
        <w:autoSpaceDE/>
        <w:autoSpaceDN/>
        <w:adjustRightInd/>
        <w:textAlignment w:val="auto"/>
        <w:rPr>
          <w:rFonts w:eastAsia="Times New Roman"/>
          <w:sz w:val="18"/>
          <w:szCs w:val="18"/>
        </w:rPr>
      </w:pPr>
      <w:r w:rsidRPr="0080298F">
        <w:rPr>
          <w:rFonts w:eastAsia="Times New Roman"/>
          <w:sz w:val="18"/>
          <w:szCs w:val="18"/>
        </w:rPr>
        <w:t xml:space="preserve">For RTT measurement in NTN, support UE report that indicates the time difference between the arrival time of a DL RS for positioning and the transmit time of an SRS. </w:t>
      </w:r>
    </w:p>
    <w:p w14:paraId="440D35D8" w14:textId="13B6349B" w:rsidR="00F50F3A" w:rsidRPr="0080298F" w:rsidRDefault="00F50F3A" w:rsidP="00F50F3A">
      <w:pPr>
        <w:numPr>
          <w:ilvl w:val="0"/>
          <w:numId w:val="27"/>
        </w:numPr>
        <w:overflowPunct/>
        <w:autoSpaceDE/>
        <w:autoSpaceDN/>
        <w:adjustRightInd/>
        <w:spacing w:after="0"/>
        <w:textAlignment w:val="auto"/>
        <w:rPr>
          <w:rFonts w:eastAsia="Times New Roman"/>
          <w:sz w:val="18"/>
          <w:szCs w:val="18"/>
        </w:rPr>
      </w:pPr>
      <w:r w:rsidRPr="0080298F">
        <w:rPr>
          <w:rFonts w:eastAsia="Times New Roman"/>
          <w:sz w:val="18"/>
          <w:szCs w:val="18"/>
        </w:rPr>
        <w:t xml:space="preserve">FFS: details of report and the definition of UE Rx-Tx time difference    </w:t>
      </w:r>
    </w:p>
    <w:p w14:paraId="49D76693" w14:textId="7690CE66" w:rsidR="00F50F3A" w:rsidRPr="0080298F" w:rsidRDefault="00A9199D" w:rsidP="00F50F3A">
      <w:pPr>
        <w:rPr>
          <w:rFonts w:eastAsia="DengXian"/>
          <w:bCs/>
          <w:sz w:val="18"/>
          <w:szCs w:val="18"/>
          <w:lang w:eastAsia="zh-CN"/>
        </w:rPr>
      </w:pPr>
      <w:r>
        <w:rPr>
          <w:noProof/>
          <w:lang w:eastAsia="x-none"/>
        </w:rPr>
        <w:lastRenderedPageBreak/>
        <mc:AlternateContent>
          <mc:Choice Requires="wps">
            <w:drawing>
              <wp:anchor distT="0" distB="0" distL="114300" distR="114300" simplePos="0" relativeHeight="251746304" behindDoc="0" locked="0" layoutInCell="1" allowOverlap="1" wp14:anchorId="037C0136" wp14:editId="76451950">
                <wp:simplePos x="0" y="0"/>
                <wp:positionH relativeFrom="column">
                  <wp:posOffset>-54546</wp:posOffset>
                </wp:positionH>
                <wp:positionV relativeFrom="paragraph">
                  <wp:posOffset>-19822</wp:posOffset>
                </wp:positionV>
                <wp:extent cx="6215380" cy="2525227"/>
                <wp:effectExtent l="0" t="0" r="13970" b="27940"/>
                <wp:wrapNone/>
                <wp:docPr id="11" name="Rectangle 11"/>
                <wp:cNvGraphicFramePr/>
                <a:graphic xmlns:a="http://schemas.openxmlformats.org/drawingml/2006/main">
                  <a:graphicData uri="http://schemas.microsoft.com/office/word/2010/wordprocessingShape">
                    <wps:wsp>
                      <wps:cNvSpPr/>
                      <wps:spPr>
                        <a:xfrm>
                          <a:off x="0" y="0"/>
                          <a:ext cx="6215380" cy="25252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929868" id="Rectangle 11" o:spid="_x0000_s1026" style="position:absolute;margin-left:-4.3pt;margin-top:-1.55pt;width:489.4pt;height:198.8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" filled="f" strokecolor="black [3213]" strokeweight="1pt"/>
            </w:pict>
          </mc:Fallback>
        </mc:AlternateContent>
      </w:r>
      <w:r w:rsidR="00F50F3A" w:rsidRPr="0080298F">
        <w:rPr>
          <w:rFonts w:eastAsia="DengXian"/>
          <w:bCs/>
          <w:sz w:val="18"/>
          <w:szCs w:val="18"/>
          <w:lang w:eastAsia="zh-CN"/>
        </w:rPr>
        <w:t xml:space="preserve">Option 3: </w:t>
      </w:r>
    </w:p>
    <w:p w14:paraId="6786FDB3" w14:textId="167DE397" w:rsidR="00F50F3A" w:rsidRPr="0080298F" w:rsidRDefault="00F50F3A" w:rsidP="00F50F3A">
      <w:pPr>
        <w:ind w:left="568"/>
        <w:rPr>
          <w:sz w:val="18"/>
          <w:szCs w:val="18"/>
          <w:lang w:eastAsia="en-US"/>
        </w:rPr>
      </w:pPr>
      <w:r w:rsidRPr="0080298F">
        <w:rPr>
          <w:sz w:val="18"/>
          <w:szCs w:val="18"/>
        </w:rPr>
        <w:t xml:space="preserve">The </w:t>
      </w:r>
      <w:r w:rsidRPr="0080298F">
        <w:rPr>
          <w:rFonts w:eastAsia="DengXian"/>
          <w:iCs/>
          <w:sz w:val="18"/>
          <w:szCs w:val="18"/>
          <w:lang w:eastAsia="zh-CN"/>
        </w:rPr>
        <w:t xml:space="preserve">legacy R17 </w:t>
      </w:r>
      <w:r w:rsidRPr="0080298F">
        <w:rPr>
          <w:sz w:val="18"/>
          <w:szCs w:val="18"/>
        </w:rPr>
        <w:t xml:space="preserve">definition of UE Rx-Tx time difference is adopted for NTN </w:t>
      </w:r>
      <w:r w:rsidRPr="0080298F">
        <w:rPr>
          <w:sz w:val="18"/>
          <w:szCs w:val="18"/>
          <w:lang w:eastAsia="zh-CN"/>
        </w:rPr>
        <w:t xml:space="preserve">with an offset that is determined based on one of the following options: </w:t>
      </w:r>
    </w:p>
    <w:p w14:paraId="40BFB63C" w14:textId="69D782E2" w:rsidR="00F50F3A" w:rsidRPr="0080298F" w:rsidRDefault="00F50F3A" w:rsidP="00F50F3A">
      <w:pPr>
        <w:pStyle w:val="ListParagraph"/>
        <w:numPr>
          <w:ilvl w:val="0"/>
          <w:numId w:val="28"/>
        </w:numPr>
        <w:overflowPunct/>
        <w:autoSpaceDE/>
        <w:autoSpaceDN/>
        <w:adjustRightInd/>
        <w:textAlignment w:val="auto"/>
        <w:rPr>
          <w:sz w:val="18"/>
          <w:szCs w:val="18"/>
          <w:lang w:eastAsia="zh-CN"/>
        </w:rPr>
      </w:pPr>
      <w:r w:rsidRPr="0080298F">
        <w:rPr>
          <w:sz w:val="18"/>
          <w:szCs w:val="18"/>
        </w:rPr>
        <w:t xml:space="preserve">Option 3-1: </w:t>
      </w:r>
      <w:r w:rsidRPr="0080298F">
        <w:rPr>
          <w:sz w:val="18"/>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80298F">
        <w:rPr>
          <w:sz w:val="18"/>
          <w:szCs w:val="18"/>
          <w:lang w:eastAsia="zh-CN"/>
        </w:rPr>
        <w:t>subframe#i</w:t>
      </w:r>
      <w:proofErr w:type="spellEnd"/>
    </w:p>
    <w:p w14:paraId="15BEFF74" w14:textId="1A838561" w:rsidR="00F50F3A" w:rsidRPr="0080298F" w:rsidRDefault="00F50F3A" w:rsidP="00F50F3A">
      <w:pPr>
        <w:pStyle w:val="ListParagraph"/>
        <w:numPr>
          <w:ilvl w:val="0"/>
          <w:numId w:val="28"/>
        </w:numPr>
        <w:overflowPunct/>
        <w:autoSpaceDE/>
        <w:autoSpaceDN/>
        <w:adjustRightInd/>
        <w:textAlignment w:val="auto"/>
        <w:rPr>
          <w:sz w:val="18"/>
          <w:szCs w:val="18"/>
          <w:lang w:eastAsia="zh-CN"/>
        </w:rPr>
      </w:pPr>
      <w:r w:rsidRPr="0080298F">
        <w:rPr>
          <w:sz w:val="18"/>
          <w:szCs w:val="18"/>
          <w:lang w:eastAsia="zh-CN"/>
        </w:rPr>
        <w:t>Option 3-2:</w:t>
      </w:r>
      <w:r w:rsidRPr="0080298F">
        <w:rPr>
          <w:rFonts w:eastAsia="DengXian"/>
          <w:bCs/>
          <w:sz w:val="18"/>
          <w:szCs w:val="18"/>
          <w:lang w:eastAsia="zh-CN"/>
        </w:rPr>
        <w:t xml:space="preserve"> UE report the index of the subframe j that is closest in time to the subframe #i received from the TP and LMF can derive the offset</w:t>
      </w:r>
    </w:p>
    <w:p w14:paraId="5B5ACEF2" w14:textId="77777777" w:rsidR="00F50F3A" w:rsidRPr="0080298F" w:rsidRDefault="00F50F3A" w:rsidP="00F50F3A">
      <w:pPr>
        <w:pStyle w:val="ListParagraph"/>
        <w:numPr>
          <w:ilvl w:val="0"/>
          <w:numId w:val="28"/>
        </w:numPr>
        <w:overflowPunct/>
        <w:autoSpaceDE/>
        <w:autoSpaceDN/>
        <w:adjustRightInd/>
        <w:textAlignment w:val="auto"/>
        <w:rPr>
          <w:sz w:val="18"/>
          <w:szCs w:val="18"/>
          <w:lang w:eastAsia="zh-CN"/>
        </w:rPr>
      </w:pPr>
      <w:r w:rsidRPr="0080298F">
        <w:rPr>
          <w:sz w:val="18"/>
          <w:szCs w:val="18"/>
          <w:lang w:eastAsia="zh-CN"/>
        </w:rPr>
        <w:t xml:space="preserve">Option 3-3: </w:t>
      </w:r>
      <w:r w:rsidRPr="0080298F">
        <w:rPr>
          <w:rFonts w:eastAsia="DengXian"/>
          <w:bCs/>
          <w:sz w:val="18"/>
          <w:szCs w:val="18"/>
          <w:lang w:eastAsia="zh-CN"/>
        </w:rPr>
        <w:t xml:space="preserve">TA report which corresponds to the time difference of received timing of downlink subframe #i and transmit timing of uplink </w:t>
      </w:r>
      <w:proofErr w:type="spellStart"/>
      <w:r w:rsidRPr="0080298F">
        <w:rPr>
          <w:rFonts w:eastAsia="DengXian"/>
          <w:bCs/>
          <w:sz w:val="18"/>
          <w:szCs w:val="18"/>
          <w:lang w:eastAsia="zh-CN"/>
        </w:rPr>
        <w:t>subframe#i</w:t>
      </w:r>
      <w:proofErr w:type="spellEnd"/>
      <w:r w:rsidRPr="0080298F">
        <w:rPr>
          <w:rFonts w:eastAsia="DengXian"/>
          <w:bCs/>
          <w:sz w:val="18"/>
          <w:szCs w:val="18"/>
          <w:lang w:eastAsia="zh-CN"/>
        </w:rPr>
        <w:t xml:space="preserve"> rounding up to slot granularity.</w:t>
      </w:r>
    </w:p>
    <w:p w14:paraId="45C1F088" w14:textId="77777777" w:rsidR="00F50F3A" w:rsidRPr="0080298F" w:rsidRDefault="00F50F3A" w:rsidP="00F50F3A">
      <w:pPr>
        <w:rPr>
          <w:rFonts w:eastAsia="DengXian"/>
          <w:bCs/>
          <w:sz w:val="18"/>
          <w:szCs w:val="18"/>
          <w:lang w:eastAsia="zh-CN"/>
        </w:rPr>
      </w:pPr>
      <w:r w:rsidRPr="0080298F">
        <w:rPr>
          <w:rFonts w:eastAsia="DengXian"/>
          <w:bCs/>
          <w:sz w:val="18"/>
          <w:szCs w:val="18"/>
          <w:lang w:eastAsia="zh-CN"/>
        </w:rPr>
        <w:t xml:space="preserve">Option 4: </w:t>
      </w:r>
    </w:p>
    <w:p w14:paraId="3C356A59" w14:textId="77777777" w:rsidR="00F50F3A" w:rsidRPr="0080298F" w:rsidRDefault="00F50F3A" w:rsidP="00F50F3A">
      <w:pPr>
        <w:pStyle w:val="3GPPNormalText"/>
        <w:numPr>
          <w:ilvl w:val="0"/>
          <w:numId w:val="26"/>
        </w:numPr>
        <w:spacing w:after="0"/>
        <w:rPr>
          <w:rFonts w:eastAsia="DengXian"/>
          <w:iCs/>
          <w:sz w:val="18"/>
          <w:szCs w:val="18"/>
          <w:lang w:eastAsia="zh-CN"/>
        </w:rPr>
      </w:pPr>
      <w:r w:rsidRPr="0080298F">
        <w:rPr>
          <w:iCs/>
          <w:sz w:val="18"/>
          <w:szCs w:val="18"/>
        </w:rPr>
        <w:t>UE Rx – Tx time difference T</w:t>
      </w:r>
      <w:r w:rsidRPr="0080298F">
        <w:rPr>
          <w:iCs/>
          <w:sz w:val="18"/>
          <w:szCs w:val="18"/>
          <w:vertAlign w:val="subscript"/>
        </w:rPr>
        <w:t xml:space="preserve">UE-RX </w:t>
      </w:r>
      <w:r w:rsidRPr="0080298F">
        <w:rPr>
          <w:iCs/>
          <w:sz w:val="18"/>
          <w:szCs w:val="18"/>
        </w:rPr>
        <w:t>– T</w:t>
      </w:r>
      <w:r w:rsidRPr="0080298F">
        <w:rPr>
          <w:iCs/>
          <w:sz w:val="18"/>
          <w:szCs w:val="18"/>
          <w:vertAlign w:val="subscript"/>
        </w:rPr>
        <w:t>UE-</w:t>
      </w:r>
      <w:r w:rsidRPr="0080298F">
        <w:rPr>
          <w:iCs/>
          <w:sz w:val="18"/>
          <w:szCs w:val="18"/>
          <w:u w:val="single"/>
          <w:vertAlign w:val="subscript"/>
        </w:rPr>
        <w:t xml:space="preserve">TX </w:t>
      </w:r>
      <w:r w:rsidRPr="0080298F">
        <w:rPr>
          <w:iCs/>
          <w:sz w:val="18"/>
          <w:szCs w:val="18"/>
          <w:u w:val="single"/>
        </w:rPr>
        <w:t xml:space="preserve"> </w:t>
      </w:r>
      <w:r w:rsidRPr="0080298F">
        <w:rPr>
          <w:iCs/>
          <w:sz w:val="18"/>
          <w:szCs w:val="18"/>
        </w:rPr>
        <w:t>can be directly derived from timing advance T</w:t>
      </w:r>
      <w:r w:rsidRPr="0080298F">
        <w:rPr>
          <w:iCs/>
          <w:sz w:val="18"/>
          <w:szCs w:val="18"/>
          <w:vertAlign w:val="subscript"/>
        </w:rPr>
        <w:t>TA</w:t>
      </w:r>
      <w:r w:rsidRPr="0080298F">
        <w:rPr>
          <w:rFonts w:eastAsia="DengXian"/>
          <w:iCs/>
          <w:sz w:val="18"/>
          <w:szCs w:val="18"/>
          <w:lang w:eastAsia="zh-CN"/>
        </w:rPr>
        <w:t xml:space="preserve"> </w:t>
      </w:r>
    </w:p>
    <w:p w14:paraId="683DA31C" w14:textId="77777777" w:rsidR="00F50F3A" w:rsidRPr="0080298F" w:rsidRDefault="00F50F3A" w:rsidP="00F50F3A">
      <w:pPr>
        <w:pStyle w:val="3GPPNormalText"/>
        <w:numPr>
          <w:ilvl w:val="1"/>
          <w:numId w:val="26"/>
        </w:numPr>
        <w:spacing w:after="0"/>
        <w:rPr>
          <w:rFonts w:eastAsia="DengXian"/>
          <w:iCs/>
          <w:sz w:val="18"/>
          <w:szCs w:val="18"/>
          <w:lang w:eastAsia="zh-CN"/>
        </w:rPr>
      </w:pPr>
      <w:r w:rsidRPr="0080298F">
        <w:rPr>
          <w:sz w:val="18"/>
          <w:szCs w:val="18"/>
        </w:rPr>
        <w:t>FFS: the granularity and the reporting range of TA.</w:t>
      </w:r>
    </w:p>
    <w:p w14:paraId="1FA74DA7" w14:textId="77777777" w:rsidR="00F50F3A" w:rsidRPr="0080298F" w:rsidRDefault="00F50F3A" w:rsidP="00F50F3A">
      <w:pPr>
        <w:pStyle w:val="3GPPNormalText"/>
        <w:numPr>
          <w:ilvl w:val="1"/>
          <w:numId w:val="26"/>
        </w:numPr>
        <w:spacing w:after="0"/>
        <w:rPr>
          <w:rFonts w:eastAsia="DengXian"/>
          <w:iCs/>
          <w:sz w:val="18"/>
          <w:szCs w:val="18"/>
          <w:lang w:eastAsia="zh-CN"/>
        </w:rPr>
      </w:pPr>
      <w:r w:rsidRPr="0080298F">
        <w:rPr>
          <w:rFonts w:eastAsia="DengXian"/>
          <w:iCs/>
          <w:sz w:val="18"/>
          <w:szCs w:val="18"/>
          <w:lang w:eastAsia="zh-CN"/>
        </w:rPr>
        <w:t>Note: This implies that the existing framework for Multi-RTT positioning report can be used without need to specify a new TA report.</w:t>
      </w:r>
    </w:p>
    <w:p w14:paraId="705AC965" w14:textId="77777777" w:rsidR="00F50F3A" w:rsidRPr="0080298F" w:rsidRDefault="00F50F3A" w:rsidP="00F50F3A">
      <w:pPr>
        <w:rPr>
          <w:rFonts w:eastAsia="Times New Roman"/>
          <w:sz w:val="18"/>
          <w:szCs w:val="18"/>
          <w:lang w:eastAsia="en-US"/>
        </w:rPr>
      </w:pPr>
      <w:r w:rsidRPr="0080298F">
        <w:rPr>
          <w:rFonts w:eastAsia="Times New Roman"/>
          <w:sz w:val="18"/>
          <w:szCs w:val="18"/>
        </w:rPr>
        <w:t xml:space="preserve">Note: The impact of UE autonomous adjustment of TA (when applied) should be </w:t>
      </w:r>
      <w:proofErr w:type="gramStart"/>
      <w:r w:rsidRPr="0080298F">
        <w:rPr>
          <w:rFonts w:eastAsia="Times New Roman"/>
          <w:sz w:val="18"/>
          <w:szCs w:val="18"/>
        </w:rPr>
        <w:t>taken into account</w:t>
      </w:r>
      <w:proofErr w:type="gramEnd"/>
    </w:p>
    <w:p w14:paraId="48398B5D" w14:textId="77777777" w:rsidR="004839AC" w:rsidRDefault="004839AC" w:rsidP="00AD6C88"/>
    <w:p w14:paraId="25271E54" w14:textId="5CD6DF49" w:rsidR="003D29AC" w:rsidRDefault="003D29AC" w:rsidP="00AD6C88">
      <w:proofErr w:type="spellStart"/>
      <w:r>
        <w:t>We</w:t>
      </w:r>
      <w:proofErr w:type="spellEnd"/>
      <w:r>
        <w:t xml:space="preserve"> provide our views on the listed options:</w:t>
      </w:r>
    </w:p>
    <w:p w14:paraId="1328184B" w14:textId="718F67C3" w:rsidR="006602FF" w:rsidRPr="00E46290" w:rsidRDefault="003D29AC" w:rsidP="00AD6C88">
      <w:r w:rsidRPr="00D97F4F">
        <w:rPr>
          <w:b/>
          <w:bCs/>
        </w:rPr>
        <w:t>Option 1</w:t>
      </w:r>
      <w:r>
        <w:t xml:space="preserve">: </w:t>
      </w:r>
      <w:r w:rsidR="006602FF">
        <w:t xml:space="preserve">We originally proposed Option 1 which </w:t>
      </w:r>
      <w:r w:rsidR="004D18EF">
        <w:t xml:space="preserve">attempts to </w:t>
      </w:r>
      <w:r w:rsidR="000159A4">
        <w:t>enhance</w:t>
      </w:r>
      <w:r w:rsidR="000159A4">
        <w:t xml:space="preserve"> </w:t>
      </w:r>
      <w:r w:rsidR="004D18EF">
        <w:t xml:space="preserve">the </w:t>
      </w:r>
      <w:r w:rsidR="006602FF">
        <w:t>le</w:t>
      </w:r>
      <w:r w:rsidR="004D18EF">
        <w:t xml:space="preserve">gacy definition of UE RX-TX time difference in NTN, which is based on the </w:t>
      </w:r>
      <w:r w:rsidR="00D476C3">
        <w:t xml:space="preserve">uplink/downlink </w:t>
      </w:r>
      <w:r w:rsidR="004D18EF">
        <w:t xml:space="preserve">frame timing offset </w:t>
      </w:r>
      <w:r w:rsidR="00D476C3">
        <w:t xml:space="preserve">at the UE </w:t>
      </w:r>
      <w:r w:rsidR="004D18EF">
        <w:t xml:space="preserve">instead of the actual time difference between </w:t>
      </w:r>
      <w:r w:rsidR="00D476C3">
        <w:t xml:space="preserve">the reception and transmission of </w:t>
      </w:r>
      <w:r w:rsidR="00092299">
        <w:t xml:space="preserve">a </w:t>
      </w:r>
      <w:r w:rsidR="00D476C3">
        <w:t xml:space="preserve">DL-PRS and </w:t>
      </w:r>
      <w:r w:rsidR="00092299">
        <w:t xml:space="preserve">an </w:t>
      </w:r>
      <w:r w:rsidR="00D476C3">
        <w:t>UL-SRS at the UE.</w:t>
      </w:r>
      <w:r w:rsidR="00FF2699">
        <w:t xml:space="preserve"> We think that this option has a low specification effort if the concerns about the initial transmit timing error </w:t>
      </w:r>
      <w:r w:rsidR="00FF2699">
        <w:t>(~944 us)</w:t>
      </w:r>
      <w:r w:rsidR="00FF2699">
        <w:t xml:space="preserve"> can be addressed.</w:t>
      </w:r>
    </w:p>
    <w:p w14:paraId="7652B965" w14:textId="1A0EE88E" w:rsidR="003D29AC" w:rsidRDefault="003D29AC" w:rsidP="00E52BBE">
      <w:r w:rsidRPr="00D97F4F">
        <w:rPr>
          <w:b/>
          <w:bCs/>
        </w:rPr>
        <w:t>Option 2</w:t>
      </w:r>
      <w:r>
        <w:t>:</w:t>
      </w:r>
      <w:r w:rsidR="006E7DF4">
        <w:t xml:space="preserve"> </w:t>
      </w:r>
      <w:r w:rsidR="00484821">
        <w:t>This is a new design for UE RX-TX measurement</w:t>
      </w:r>
      <w:r w:rsidR="005D2E9F">
        <w:t>. We think that it may be worth discussing this option despite the relatively larger specification effort</w:t>
      </w:r>
      <w:r w:rsidR="00CC44C8">
        <w:t xml:space="preserve"> needed in this case</w:t>
      </w:r>
      <w:r w:rsidR="005D2E9F">
        <w:t>.</w:t>
      </w:r>
      <w:r w:rsidR="009D2444">
        <w:t xml:space="preserve"> As both DL-PRS and UL-SRS will be used anyways in multi-RTT, </w:t>
      </w:r>
      <w:r w:rsidR="00CC44C8">
        <w:t xml:space="preserve">defining a new </w:t>
      </w:r>
      <w:r w:rsidR="004B7702">
        <w:t xml:space="preserve">UE </w:t>
      </w:r>
      <w:r w:rsidR="00CC44C8">
        <w:t>measurement based on the actual transmission of an UL-SRS</w:t>
      </w:r>
      <w:r w:rsidR="009D2444">
        <w:t xml:space="preserve"> </w:t>
      </w:r>
      <w:r w:rsidR="004B7702">
        <w:t>may alleviate the timing error problems due to large initial transmit timing error (~944 us) for SRS transmission in NTN and the potentially large timing drift.</w:t>
      </w:r>
      <w:r w:rsidR="00FC6275">
        <w:t xml:space="preserve"> </w:t>
      </w:r>
    </w:p>
    <w:p w14:paraId="5E2F55A0" w14:textId="33722A20" w:rsidR="006133E9" w:rsidRDefault="004B7702" w:rsidP="00E52BBE">
      <w:r w:rsidRPr="00D97F4F">
        <w:rPr>
          <w:b/>
          <w:bCs/>
        </w:rPr>
        <w:t>Option 3</w:t>
      </w:r>
      <w:r>
        <w:t xml:space="preserve">: </w:t>
      </w:r>
      <w:r w:rsidR="00F468BB">
        <w:t>We note that Option 3 is based on a similar principle as Option 1.</w:t>
      </w:r>
      <w:r w:rsidR="00802F23">
        <w:t xml:space="preserve"> The key difference </w:t>
      </w:r>
      <w:r w:rsidR="001F6413">
        <w:t xml:space="preserve">from Option 1 </w:t>
      </w:r>
      <w:r w:rsidR="00802F23">
        <w:t xml:space="preserve">is that instead of modifying the legacy RX-TX time difference definition, </w:t>
      </w:r>
      <w:r w:rsidR="001F6413">
        <w:t>Option 3</w:t>
      </w:r>
      <w:r w:rsidR="00A76943">
        <w:t xml:space="preserve"> introduces a new </w:t>
      </w:r>
      <w:r w:rsidR="0096446C">
        <w:t xml:space="preserve">UE </w:t>
      </w:r>
      <w:r w:rsidR="00A76943">
        <w:t>measurement which needs to be reported to the network</w:t>
      </w:r>
      <w:r w:rsidR="007347B4">
        <w:t xml:space="preserve"> (e.g., in Option 3-1</w:t>
      </w:r>
      <w:r w:rsidR="005568C1">
        <w:t xml:space="preserve">, </w:t>
      </w:r>
      <w:r w:rsidR="001F6413">
        <w:t>the</w:t>
      </w:r>
      <w:r w:rsidR="005568C1">
        <w:t xml:space="preserve"> UE will need to measure </w:t>
      </w:r>
      <w:r w:rsidR="009D2DFC">
        <w:t xml:space="preserve">and report </w:t>
      </w:r>
      <w:r w:rsidR="005568C1">
        <w:t xml:space="preserve">the </w:t>
      </w:r>
      <w:r w:rsidR="001F6413">
        <w:t xml:space="preserve">timing </w:t>
      </w:r>
      <w:r w:rsidR="005568C1">
        <w:t>offset)</w:t>
      </w:r>
      <w:r w:rsidR="00A76943">
        <w:t>.</w:t>
      </w:r>
      <w:r w:rsidR="009D2DFC">
        <w:t xml:space="preserve"> </w:t>
      </w:r>
    </w:p>
    <w:p w14:paraId="0DF278EA" w14:textId="79B0549D" w:rsidR="00E15095" w:rsidRDefault="00E15095" w:rsidP="00E52BBE">
      <w:r>
        <w:t>We are not supportive of Option 3-3</w:t>
      </w:r>
      <w:r w:rsidR="006133E9">
        <w:t xml:space="preserve"> since it is based on the TA report which cannot be trusted (see Section 4).</w:t>
      </w:r>
    </w:p>
    <w:p w14:paraId="7C14B664" w14:textId="79D8DDAC" w:rsidR="00E52BBE" w:rsidRDefault="00E15095" w:rsidP="00E52BBE">
      <w:r w:rsidRPr="00D97F4F">
        <w:rPr>
          <w:b/>
          <w:bCs/>
        </w:rPr>
        <w:t>Option 4</w:t>
      </w:r>
      <w:r>
        <w:t xml:space="preserve">: We are not supportive of this option since it is based on the MAC layer TA </w:t>
      </w:r>
      <w:r w:rsidR="00CC432D">
        <w:t>report</w:t>
      </w:r>
      <w:r>
        <w:t xml:space="preserve"> which</w:t>
      </w:r>
      <w:r w:rsidR="00CC432D">
        <w:t xml:space="preserve"> is derived based on the GNSS information. </w:t>
      </w:r>
      <w:r w:rsidR="003F4B9F">
        <w:t>As discussed in Section</w:t>
      </w:r>
      <w:r w:rsidR="00735998">
        <w:t xml:space="preserve"> 4, any information derived from the GNSS such as </w:t>
      </w:r>
      <w:r w:rsidR="001F6413">
        <w:t xml:space="preserve">the </w:t>
      </w:r>
      <w:r w:rsidR="00735998">
        <w:t>TA cannot be used for network verification of UE location.</w:t>
      </w:r>
      <w:r>
        <w:t xml:space="preserve"> </w:t>
      </w:r>
      <w:r w:rsidR="005568C1">
        <w:t xml:space="preserve"> </w:t>
      </w:r>
    </w:p>
    <w:p w14:paraId="4E77E739" w14:textId="6DB9B5EF" w:rsidR="00374BE2" w:rsidRDefault="00656D08" w:rsidP="00374BE2">
      <w:pPr>
        <w:pStyle w:val="Observation"/>
      </w:pPr>
      <w:bookmarkStart w:id="0" w:name="_Toc131755952"/>
      <w:r>
        <w:t>Options</w:t>
      </w:r>
      <w:r w:rsidR="00E004F0">
        <w:t xml:space="preserve"> (1 and 3)</w:t>
      </w:r>
      <w:r>
        <w:t xml:space="preserve"> based on enhancing </w:t>
      </w:r>
      <w:r w:rsidR="005557F5">
        <w:t xml:space="preserve">the </w:t>
      </w:r>
      <w:r>
        <w:t xml:space="preserve">legacy UE RX-TX </w:t>
      </w:r>
      <w:r w:rsidR="005557F5">
        <w:t xml:space="preserve">time difference have a low specification effort if concerns about </w:t>
      </w:r>
      <w:r w:rsidR="00454658">
        <w:t xml:space="preserve">the </w:t>
      </w:r>
      <w:r w:rsidR="00580FEA">
        <w:t xml:space="preserve">potentially </w:t>
      </w:r>
      <w:r w:rsidR="00FD0A34">
        <w:t>large timing error can be addressed.</w:t>
      </w:r>
      <w:bookmarkEnd w:id="0"/>
    </w:p>
    <w:p w14:paraId="721EA520" w14:textId="79F59760" w:rsidR="00FD0A34" w:rsidRDefault="00FD0A34" w:rsidP="00913B79">
      <w:pPr>
        <w:pStyle w:val="Observation"/>
      </w:pPr>
      <w:bookmarkStart w:id="1" w:name="_Toc131755953"/>
      <w:r>
        <w:t xml:space="preserve">Option </w:t>
      </w:r>
      <w:r w:rsidR="00E004F0">
        <w:t xml:space="preserve">(2) </w:t>
      </w:r>
      <w:r>
        <w:t xml:space="preserve">based on </w:t>
      </w:r>
      <w:r>
        <w:t>introducing</w:t>
      </w:r>
      <w:r>
        <w:t xml:space="preserve"> </w:t>
      </w:r>
      <w:r>
        <w:t xml:space="preserve">a new </w:t>
      </w:r>
      <w:r>
        <w:t>UE RX-TX time dif</w:t>
      </w:r>
      <w:r>
        <w:t xml:space="preserve">ference measurement </w:t>
      </w:r>
      <w:r w:rsidR="006E53C1">
        <w:t xml:space="preserve">is </w:t>
      </w:r>
      <w:r w:rsidR="00454658">
        <w:t>more robust</w:t>
      </w:r>
      <w:r w:rsidR="006E53C1">
        <w:t xml:space="preserve"> to </w:t>
      </w:r>
      <w:r w:rsidR="00DB739F">
        <w:t>timing errors but entail</w:t>
      </w:r>
      <w:r w:rsidR="00454658">
        <w:t>s</w:t>
      </w:r>
      <w:r w:rsidR="00DB739F">
        <w:t xml:space="preserve"> a </w:t>
      </w:r>
      <w:r w:rsidR="00454658">
        <w:t xml:space="preserve">high </w:t>
      </w:r>
      <w:r w:rsidR="00DB739F">
        <w:t>specification effort</w:t>
      </w:r>
      <w:r>
        <w:t>.</w:t>
      </w:r>
      <w:bookmarkEnd w:id="1"/>
    </w:p>
    <w:p w14:paraId="66697508" w14:textId="2C54225F" w:rsidR="00A451F1" w:rsidRPr="006E55C8" w:rsidRDefault="00A451F1" w:rsidP="00796124">
      <w:r w:rsidRPr="006E55C8">
        <w:t xml:space="preserve">Therefore, we </w:t>
      </w:r>
      <w:r w:rsidR="006E55C8" w:rsidRPr="006E55C8">
        <w:t>have the following proposals.</w:t>
      </w:r>
    </w:p>
    <w:p w14:paraId="73B930DF" w14:textId="1F5286C3" w:rsidR="00C43640" w:rsidRDefault="00C43640" w:rsidP="00796124">
      <w:pPr>
        <w:pStyle w:val="Proposal"/>
      </w:pPr>
      <w:bookmarkStart w:id="2" w:name="_Toc131755960"/>
      <w:r>
        <w:t xml:space="preserve">RAN1 to </w:t>
      </w:r>
      <w:r w:rsidR="00480C0E">
        <w:t>select a way forward for UE RX-TX</w:t>
      </w:r>
      <w:r w:rsidR="00A451F1">
        <w:t xml:space="preserve"> time difference</w:t>
      </w:r>
      <w:r w:rsidR="00480C0E">
        <w:t xml:space="preserve"> measurement after discussing </w:t>
      </w:r>
      <w:r w:rsidR="00A424C0">
        <w:t xml:space="preserve">the technical merits of Options 1, 2 and </w:t>
      </w:r>
      <w:r w:rsidR="00480C0E">
        <w:t>3</w:t>
      </w:r>
      <w:r w:rsidR="00A424C0">
        <w:t>.</w:t>
      </w:r>
      <w:bookmarkEnd w:id="2"/>
    </w:p>
    <w:p w14:paraId="3500800D" w14:textId="0394A8CD" w:rsidR="00F8515A" w:rsidRPr="00E52BBE" w:rsidRDefault="00666742" w:rsidP="00D97F4F">
      <w:pPr>
        <w:pStyle w:val="Proposal"/>
      </w:pPr>
      <w:bookmarkStart w:id="3" w:name="_Toc131755961"/>
      <w:r>
        <w:t xml:space="preserve">For UE RX-TX time difference </w:t>
      </w:r>
      <w:r w:rsidR="00A451F1">
        <w:t xml:space="preserve">measurement </w:t>
      </w:r>
      <w:r>
        <w:t xml:space="preserve">in NTN, </w:t>
      </w:r>
      <w:r w:rsidR="00DF3418">
        <w:t>options</w:t>
      </w:r>
      <w:r>
        <w:t xml:space="preserve"> based on TA report cannot be used </w:t>
      </w:r>
      <w:r w:rsidR="00DF3418">
        <w:t>since it is derived from the GNSS position</w:t>
      </w:r>
      <w:r w:rsidR="00EE5C8F">
        <w:t xml:space="preserve"> which cannot be trusted</w:t>
      </w:r>
      <w:r w:rsidR="00DF3418">
        <w:t>.</w:t>
      </w:r>
      <w:bookmarkEnd w:id="3"/>
    </w:p>
    <w:p w14:paraId="0BAF62F8" w14:textId="580F99FB" w:rsidR="000C6D0C" w:rsidRDefault="000C6D0C">
      <w:pPr>
        <w:pStyle w:val="Heading2"/>
      </w:pPr>
      <w:r>
        <w:t>2.</w:t>
      </w:r>
      <w:r w:rsidR="0024739E">
        <w:t>3</w:t>
      </w:r>
      <w:r>
        <w:tab/>
      </w:r>
      <w:proofErr w:type="spellStart"/>
      <w:r>
        <w:t>gNB</w:t>
      </w:r>
      <w:proofErr w:type="spellEnd"/>
      <w:r>
        <w:t xml:space="preserve"> RX-TX time difference measurement</w:t>
      </w:r>
    </w:p>
    <w:p w14:paraId="6ADD433B" w14:textId="54955272" w:rsidR="00445C13" w:rsidRDefault="003124AC" w:rsidP="00445C13">
      <w:r>
        <w:rPr>
          <w:noProof/>
          <w:lang w:eastAsia="x-none"/>
        </w:rPr>
        <mc:AlternateContent>
          <mc:Choice Requires="wps">
            <w:drawing>
              <wp:anchor distT="0" distB="0" distL="114300" distR="114300" simplePos="0" relativeHeight="251669504" behindDoc="0" locked="0" layoutInCell="1" allowOverlap="1" wp14:anchorId="0752B589" wp14:editId="3C1007E3">
                <wp:simplePos x="0" y="0"/>
                <wp:positionH relativeFrom="column">
                  <wp:posOffset>-37465</wp:posOffset>
                </wp:positionH>
                <wp:positionV relativeFrom="paragraph">
                  <wp:posOffset>281534</wp:posOffset>
                </wp:positionV>
                <wp:extent cx="6198018" cy="703090"/>
                <wp:effectExtent l="0" t="0" r="12700" b="20955"/>
                <wp:wrapNone/>
                <wp:docPr id="7" name="Rectangle 7"/>
                <wp:cNvGraphicFramePr/>
                <a:graphic xmlns:a="http://schemas.openxmlformats.org/drawingml/2006/main">
                  <a:graphicData uri="http://schemas.microsoft.com/office/word/2010/wordprocessingShape">
                    <wps:wsp>
                      <wps:cNvSpPr/>
                      <wps:spPr>
                        <a:xfrm>
                          <a:off x="0" y="0"/>
                          <a:ext cx="6198018" cy="7030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7D539" id="Rectangle 7" o:spid="_x0000_s1026" style="position:absolute;margin-left:-2.95pt;margin-top:22.15pt;width:488.05pt;height:5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" filled="f" strokecolor="black [3213]" strokeweight="1pt"/>
            </w:pict>
          </mc:Fallback>
        </mc:AlternateContent>
      </w:r>
      <w:r w:rsidR="00E23707">
        <w:t xml:space="preserve">In RAN1#112, the following agreement was made on the way forward for </w:t>
      </w:r>
      <w:proofErr w:type="spellStart"/>
      <w:r w:rsidR="00E23707">
        <w:t>gNB</w:t>
      </w:r>
      <w:proofErr w:type="spellEnd"/>
      <w:r w:rsidR="00E23707">
        <w:t xml:space="preserve"> RX-TX time difference:</w:t>
      </w:r>
    </w:p>
    <w:p w14:paraId="6D8DFE72" w14:textId="1E26E113" w:rsidR="00E23707" w:rsidRPr="0080298F" w:rsidRDefault="00E23707" w:rsidP="00E23707">
      <w:pPr>
        <w:pStyle w:val="NormalWeb"/>
        <w:rPr>
          <w:sz w:val="18"/>
          <w:szCs w:val="18"/>
          <w:lang w:eastAsia="zh-CN"/>
        </w:rPr>
      </w:pPr>
      <w:r w:rsidRPr="0080298F">
        <w:rPr>
          <w:b/>
          <w:sz w:val="18"/>
          <w:szCs w:val="18"/>
          <w:highlight w:val="green"/>
        </w:rPr>
        <w:t>Agreement</w:t>
      </w:r>
    </w:p>
    <w:p w14:paraId="7B674403" w14:textId="1B8AA33A" w:rsidR="00E23707" w:rsidRPr="0080298F" w:rsidRDefault="00E23707" w:rsidP="00E23707">
      <w:pPr>
        <w:pStyle w:val="3GPPNormalText"/>
        <w:rPr>
          <w:sz w:val="18"/>
          <w:szCs w:val="18"/>
        </w:rPr>
      </w:pPr>
      <w:r w:rsidRPr="0080298F">
        <w:rPr>
          <w:sz w:val="18"/>
          <w:szCs w:val="18"/>
        </w:rPr>
        <w:t xml:space="preserve">Select one (or more) of the following options for the enhancement of </w:t>
      </w:r>
      <w:proofErr w:type="spellStart"/>
      <w:r w:rsidRPr="0080298F">
        <w:rPr>
          <w:sz w:val="18"/>
          <w:szCs w:val="18"/>
        </w:rPr>
        <w:t>gNB</w:t>
      </w:r>
      <w:proofErr w:type="spellEnd"/>
      <w:r w:rsidRPr="0080298F">
        <w:rPr>
          <w:sz w:val="18"/>
          <w:szCs w:val="18"/>
        </w:rPr>
        <w:t xml:space="preserve"> Rx-Tx time difference in NTN</w:t>
      </w:r>
    </w:p>
    <w:p w14:paraId="43A916CF" w14:textId="5339A604" w:rsidR="00E23707" w:rsidRPr="0080298F" w:rsidRDefault="00E23707" w:rsidP="00E23707">
      <w:pPr>
        <w:pStyle w:val="3GPPNormalText"/>
        <w:rPr>
          <w:sz w:val="18"/>
          <w:szCs w:val="18"/>
        </w:rPr>
      </w:pPr>
      <w:r w:rsidRPr="0080298F">
        <w:rPr>
          <w:sz w:val="18"/>
          <w:szCs w:val="18"/>
        </w:rPr>
        <w:t xml:space="preserve">Option 1: </w:t>
      </w:r>
    </w:p>
    <w:p w14:paraId="48DCD672" w14:textId="5096FCA9" w:rsidR="00E23707" w:rsidRPr="0080298F" w:rsidRDefault="003124AC" w:rsidP="00E23707">
      <w:pPr>
        <w:pStyle w:val="NormalWeb"/>
        <w:numPr>
          <w:ilvl w:val="0"/>
          <w:numId w:val="27"/>
        </w:numPr>
        <w:spacing w:before="0" w:beforeAutospacing="0" w:after="0" w:afterAutospacing="0"/>
        <w:jc w:val="both"/>
        <w:rPr>
          <w:sz w:val="18"/>
          <w:szCs w:val="18"/>
          <w:lang w:eastAsia="en-GB"/>
        </w:rPr>
      </w:pPr>
      <w:r>
        <w:rPr>
          <w:noProof/>
          <w:lang w:eastAsia="x-none"/>
        </w:rPr>
        <w:lastRenderedPageBreak/>
        <mc:AlternateContent>
          <mc:Choice Requires="wps">
            <w:drawing>
              <wp:anchor distT="0" distB="0" distL="114300" distR="114300" simplePos="0" relativeHeight="251704320" behindDoc="0" locked="0" layoutInCell="1" allowOverlap="1" wp14:anchorId="7903A1E7" wp14:editId="4D264F75">
                <wp:simplePos x="0" y="0"/>
                <wp:positionH relativeFrom="column">
                  <wp:posOffset>-37185</wp:posOffset>
                </wp:positionH>
                <wp:positionV relativeFrom="paragraph">
                  <wp:posOffset>-19822</wp:posOffset>
                </wp:positionV>
                <wp:extent cx="6250329" cy="3536966"/>
                <wp:effectExtent l="0" t="0" r="17145" b="25400"/>
                <wp:wrapNone/>
                <wp:docPr id="8" name="Rectangle 8"/>
                <wp:cNvGraphicFramePr/>
                <a:graphic xmlns:a="http://schemas.openxmlformats.org/drawingml/2006/main">
                  <a:graphicData uri="http://schemas.microsoft.com/office/word/2010/wordprocessingShape">
                    <wps:wsp>
                      <wps:cNvSpPr/>
                      <wps:spPr>
                        <a:xfrm>
                          <a:off x="0" y="0"/>
                          <a:ext cx="6250329" cy="35369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F4EB45" id="Rectangle 8" o:spid="_x0000_s1026" style="position:absolute;margin-left:-2.95pt;margin-top:-1.55pt;width:492.15pt;height:27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" filled="f" strokecolor="black [3213]" strokeweight="1pt"/>
            </w:pict>
          </mc:Fallback>
        </mc:AlternateContent>
      </w:r>
      <w:r w:rsidR="00E23707" w:rsidRPr="0080298F">
        <w:rPr>
          <w:sz w:val="18"/>
          <w:szCs w:val="18"/>
          <w:lang w:eastAsia="en-GB"/>
        </w:rPr>
        <w:t>The gNB Rx – Tx time difference is defined as T</w:t>
      </w:r>
      <w:r w:rsidR="00E23707" w:rsidRPr="0080298F">
        <w:rPr>
          <w:sz w:val="18"/>
          <w:szCs w:val="18"/>
          <w:vertAlign w:val="subscript"/>
          <w:lang w:eastAsia="en-GB"/>
        </w:rPr>
        <w:t>gNB-RX</w:t>
      </w:r>
      <w:r w:rsidR="00E23707" w:rsidRPr="0080298F">
        <w:rPr>
          <w:sz w:val="18"/>
          <w:szCs w:val="18"/>
          <w:lang w:eastAsia="en-GB"/>
        </w:rPr>
        <w:t xml:space="preserve"> –</w:t>
      </w:r>
      <w:r w:rsidR="00E23707" w:rsidRPr="0080298F">
        <w:rPr>
          <w:sz w:val="18"/>
          <w:szCs w:val="18"/>
          <w:vertAlign w:val="subscript"/>
          <w:lang w:eastAsia="en-GB"/>
        </w:rPr>
        <w:t xml:space="preserve"> </w:t>
      </w:r>
      <w:r w:rsidR="00E23707" w:rsidRPr="0080298F">
        <w:rPr>
          <w:sz w:val="18"/>
          <w:szCs w:val="18"/>
          <w:lang w:eastAsia="en-GB"/>
        </w:rPr>
        <w:t>T</w:t>
      </w:r>
      <w:r w:rsidR="00E23707" w:rsidRPr="0080298F">
        <w:rPr>
          <w:sz w:val="18"/>
          <w:szCs w:val="18"/>
          <w:vertAlign w:val="subscript"/>
          <w:lang w:eastAsia="en-GB"/>
        </w:rPr>
        <w:t>gNB-TX</w:t>
      </w:r>
    </w:p>
    <w:p w14:paraId="5B1BA5AF" w14:textId="7691F271" w:rsidR="00E23707" w:rsidRPr="0080298F" w:rsidRDefault="00E23707" w:rsidP="00E23707">
      <w:pPr>
        <w:pStyle w:val="TAL"/>
        <w:ind w:left="644"/>
        <w:rPr>
          <w:rFonts w:ascii="Times New Roman" w:hAnsi="Times New Roman"/>
          <w:szCs w:val="18"/>
          <w:lang w:eastAsia="en-GB"/>
        </w:rPr>
      </w:pPr>
      <w:r w:rsidRPr="0080298F">
        <w:rPr>
          <w:rFonts w:ascii="Times New Roman" w:hAnsi="Times New Roman"/>
          <w:szCs w:val="18"/>
          <w:lang w:eastAsia="en-GB"/>
        </w:rPr>
        <w:t>Where:</w:t>
      </w:r>
    </w:p>
    <w:p w14:paraId="4EB01559" w14:textId="002661D8" w:rsidR="00E23707" w:rsidRPr="0080298F" w:rsidRDefault="00E23707" w:rsidP="00E23707">
      <w:pPr>
        <w:pStyle w:val="TAL"/>
        <w:ind w:left="852" w:firstLine="284"/>
        <w:rPr>
          <w:rFonts w:ascii="Times New Roman" w:hAnsi="Times New Roman"/>
          <w:szCs w:val="18"/>
          <w:lang w:eastAsia="en-GB"/>
        </w:rPr>
      </w:pPr>
      <w:r w:rsidRPr="0080298F">
        <w:rPr>
          <w:rFonts w:ascii="Times New Roman" w:hAnsi="Times New Roman"/>
          <w:szCs w:val="18"/>
        </w:rPr>
        <w:t xml:space="preserve">For a Transmission Point </w:t>
      </w:r>
    </w:p>
    <w:p w14:paraId="542FCAF3" w14:textId="7E77EB14" w:rsidR="00E23707" w:rsidRPr="0080298F" w:rsidRDefault="00E23707" w:rsidP="00E23707">
      <w:pPr>
        <w:pStyle w:val="TAL"/>
        <w:numPr>
          <w:ilvl w:val="1"/>
          <w:numId w:val="27"/>
        </w:numPr>
        <w:overflowPunct/>
        <w:autoSpaceDE/>
        <w:autoSpaceDN/>
        <w:adjustRightInd/>
        <w:textAlignment w:val="auto"/>
        <w:rPr>
          <w:rFonts w:ascii="Times New Roman" w:hAnsi="Times New Roman"/>
          <w:szCs w:val="18"/>
          <w:lang w:eastAsia="en-GB"/>
        </w:rPr>
      </w:pPr>
      <w:proofErr w:type="spellStart"/>
      <w:r w:rsidRPr="0080298F">
        <w:rPr>
          <w:rFonts w:ascii="Times New Roman" w:hAnsi="Times New Roman"/>
          <w:szCs w:val="18"/>
          <w:lang w:eastAsia="en-GB"/>
        </w:rPr>
        <w:t>T</w:t>
      </w:r>
      <w:r w:rsidRPr="0080298F">
        <w:rPr>
          <w:rFonts w:ascii="Times New Roman" w:hAnsi="Times New Roman"/>
          <w:szCs w:val="18"/>
          <w:vertAlign w:val="subscript"/>
          <w:lang w:eastAsia="en-GB"/>
        </w:rPr>
        <w:t>gNB</w:t>
      </w:r>
      <w:proofErr w:type="spellEnd"/>
      <w:r w:rsidRPr="0080298F">
        <w:rPr>
          <w:rFonts w:ascii="Times New Roman" w:hAnsi="Times New Roman"/>
          <w:szCs w:val="18"/>
          <w:vertAlign w:val="subscript"/>
          <w:lang w:eastAsia="en-GB"/>
        </w:rPr>
        <w:t>-RX</w:t>
      </w:r>
      <w:r w:rsidRPr="0080298F">
        <w:rPr>
          <w:rFonts w:ascii="Times New Roman" w:hAnsi="Times New Roman"/>
          <w:szCs w:val="18"/>
          <w:lang w:eastAsia="en-GB"/>
        </w:rPr>
        <w:t xml:space="preserve"> is the Transmission and Reception Point (TRP) received timing of uplink subframe #</w:t>
      </w:r>
      <w:r w:rsidRPr="0080298F">
        <w:rPr>
          <w:rFonts w:ascii="Times New Roman" w:hAnsi="Times New Roman"/>
          <w:i/>
          <w:szCs w:val="18"/>
          <w:lang w:eastAsia="en-GB"/>
        </w:rPr>
        <w:t>i</w:t>
      </w:r>
      <w:r w:rsidRPr="0080298F">
        <w:rPr>
          <w:rFonts w:ascii="Times New Roman" w:hAnsi="Times New Roman"/>
          <w:szCs w:val="18"/>
          <w:lang w:eastAsia="en-GB"/>
        </w:rPr>
        <w:t xml:space="preserve"> containing SRS associated with UE, defined by the first detected path in time.</w:t>
      </w:r>
    </w:p>
    <w:p w14:paraId="4889C164" w14:textId="4EA5F087" w:rsidR="00E23707" w:rsidRPr="0080298F" w:rsidRDefault="00E23707" w:rsidP="00E23707">
      <w:pPr>
        <w:pStyle w:val="TAL"/>
        <w:numPr>
          <w:ilvl w:val="1"/>
          <w:numId w:val="27"/>
        </w:numPr>
        <w:overflowPunct/>
        <w:autoSpaceDE/>
        <w:autoSpaceDN/>
        <w:adjustRightInd/>
        <w:textAlignment w:val="auto"/>
        <w:rPr>
          <w:rFonts w:ascii="Times New Roman" w:hAnsi="Times New Roman"/>
          <w:szCs w:val="18"/>
          <w:lang w:eastAsia="en-GB"/>
        </w:rPr>
      </w:pPr>
      <w:proofErr w:type="spellStart"/>
      <w:r w:rsidRPr="0080298F">
        <w:rPr>
          <w:rFonts w:ascii="Times New Roman" w:hAnsi="Times New Roman"/>
          <w:szCs w:val="18"/>
          <w:lang w:eastAsia="en-GB"/>
        </w:rPr>
        <w:t>T</w:t>
      </w:r>
      <w:r w:rsidRPr="0080298F">
        <w:rPr>
          <w:rFonts w:ascii="Times New Roman" w:hAnsi="Times New Roman"/>
          <w:szCs w:val="18"/>
          <w:vertAlign w:val="subscript"/>
          <w:lang w:eastAsia="en-GB"/>
        </w:rPr>
        <w:t>gNB</w:t>
      </w:r>
      <w:proofErr w:type="spellEnd"/>
      <w:r w:rsidRPr="0080298F">
        <w:rPr>
          <w:rFonts w:ascii="Times New Roman" w:hAnsi="Times New Roman"/>
          <w:szCs w:val="18"/>
          <w:vertAlign w:val="subscript"/>
          <w:lang w:eastAsia="en-GB"/>
        </w:rPr>
        <w:t>-TX</w:t>
      </w:r>
      <w:r w:rsidRPr="0080298F">
        <w:rPr>
          <w:rFonts w:ascii="Times New Roman" w:hAnsi="Times New Roman"/>
          <w:szCs w:val="18"/>
          <w:lang w:eastAsia="en-GB"/>
        </w:rPr>
        <w:t xml:space="preserve"> is the TRP transmit timing of the downlink subframe</w:t>
      </w:r>
      <w:r w:rsidRPr="0080298F">
        <w:rPr>
          <w:rFonts w:ascii="Times New Roman" w:hAnsi="Times New Roman"/>
          <w:szCs w:val="18"/>
        </w:rPr>
        <w:t xml:space="preserve"> corresponding to uplink subframe #i received from the UE</w:t>
      </w:r>
    </w:p>
    <w:p w14:paraId="67CCEF7E" w14:textId="47A894EC" w:rsidR="00E23707" w:rsidRPr="0080298F" w:rsidRDefault="00E23707" w:rsidP="00E23707">
      <w:pPr>
        <w:pStyle w:val="TAL"/>
        <w:numPr>
          <w:ilvl w:val="1"/>
          <w:numId w:val="27"/>
        </w:numPr>
        <w:overflowPunct/>
        <w:autoSpaceDE/>
        <w:autoSpaceDN/>
        <w:adjustRightInd/>
        <w:textAlignment w:val="auto"/>
        <w:rPr>
          <w:rFonts w:ascii="Times New Roman" w:hAnsi="Times New Roman"/>
          <w:szCs w:val="18"/>
          <w:lang w:eastAsia="en-GB"/>
        </w:rPr>
      </w:pPr>
      <w:r w:rsidRPr="0080298F">
        <w:rPr>
          <w:rFonts w:ascii="Times New Roman" w:hAnsi="Times New Roman"/>
          <w:szCs w:val="18"/>
          <w:lang w:eastAsia="en-GB"/>
        </w:rPr>
        <w:t>Multiple SRS resources can be used to determine the start of one subframe containing SRS.</w:t>
      </w:r>
    </w:p>
    <w:p w14:paraId="3C0CB0A1" w14:textId="68751145" w:rsidR="00E23707" w:rsidRPr="0080298F" w:rsidRDefault="00E23707" w:rsidP="00E23707">
      <w:pPr>
        <w:pStyle w:val="TAL"/>
        <w:ind w:left="1136"/>
        <w:rPr>
          <w:rFonts w:ascii="Times New Roman" w:hAnsi="Times New Roman"/>
          <w:szCs w:val="18"/>
          <w:lang w:eastAsia="en-US"/>
        </w:rPr>
      </w:pPr>
      <w:r w:rsidRPr="0080298F">
        <w:rPr>
          <w:rFonts w:ascii="Times New Roman" w:hAnsi="Times New Roman"/>
          <w:szCs w:val="18"/>
        </w:rPr>
        <w:t xml:space="preserve">FFS: </w:t>
      </w:r>
      <w:r w:rsidRPr="0080298F">
        <w:rPr>
          <w:rFonts w:ascii="Times New Roman" w:hAnsi="Times New Roman"/>
          <w:szCs w:val="18"/>
          <w:lang w:eastAsia="en-GB"/>
        </w:rPr>
        <w:t>For a Transmission Point different from the serving cell (e.g. a DL-PRS-only TP)</w:t>
      </w:r>
    </w:p>
    <w:p w14:paraId="4DE0F3FE" w14:textId="457E2825" w:rsidR="00E23707" w:rsidRPr="0080298F" w:rsidRDefault="00E23707" w:rsidP="00E23707">
      <w:pPr>
        <w:rPr>
          <w:sz w:val="18"/>
          <w:szCs w:val="18"/>
        </w:rPr>
      </w:pPr>
      <w:r w:rsidRPr="0080298F">
        <w:rPr>
          <w:sz w:val="18"/>
          <w:szCs w:val="18"/>
        </w:rPr>
        <w:t>Option 2:</w:t>
      </w:r>
    </w:p>
    <w:p w14:paraId="49FD3981" w14:textId="07C5F6BA" w:rsidR="00E23707" w:rsidRPr="0080298F" w:rsidRDefault="00E23707" w:rsidP="00E23707">
      <w:pPr>
        <w:pStyle w:val="NormalWeb"/>
        <w:numPr>
          <w:ilvl w:val="0"/>
          <w:numId w:val="27"/>
        </w:numPr>
        <w:spacing w:before="0" w:beforeAutospacing="0" w:after="0" w:afterAutospacing="0"/>
        <w:jc w:val="both"/>
        <w:rPr>
          <w:sz w:val="18"/>
          <w:szCs w:val="18"/>
        </w:rPr>
      </w:pPr>
      <w:r w:rsidRPr="0080298F">
        <w:rPr>
          <w:sz w:val="18"/>
          <w:szCs w:val="18"/>
        </w:rPr>
        <w:t>For RTT measurement in NTN, support gNB report of gNB Rx-Tx time as defined in 38.215 with the following change:</w:t>
      </w:r>
    </w:p>
    <w:p w14:paraId="1293E8BA" w14:textId="38F1DD16" w:rsidR="00E23707" w:rsidRPr="0080298F" w:rsidRDefault="00E23707" w:rsidP="00E23707">
      <w:pPr>
        <w:pStyle w:val="NormalWeb"/>
        <w:numPr>
          <w:ilvl w:val="1"/>
          <w:numId w:val="27"/>
        </w:numPr>
        <w:spacing w:before="0" w:beforeAutospacing="0" w:after="0" w:afterAutospacing="0"/>
        <w:jc w:val="both"/>
        <w:rPr>
          <w:sz w:val="18"/>
          <w:szCs w:val="18"/>
        </w:rPr>
      </w:pPr>
      <w:r w:rsidRPr="0080298F">
        <w:rPr>
          <w:sz w:val="18"/>
          <w:szCs w:val="18"/>
        </w:rPr>
        <w:t xml:space="preserve">Only the SRS resource starting within a subframe can be used to determine the start of the subframe. </w:t>
      </w:r>
    </w:p>
    <w:p w14:paraId="4F53D966" w14:textId="0ACB7153" w:rsidR="00E23707" w:rsidRPr="0080298F" w:rsidRDefault="00E23707" w:rsidP="00E23707">
      <w:pPr>
        <w:rPr>
          <w:rFonts w:eastAsia="DengXian"/>
          <w:bCs/>
          <w:sz w:val="18"/>
          <w:szCs w:val="18"/>
          <w:lang w:eastAsia="zh-CN"/>
        </w:rPr>
      </w:pPr>
      <w:r w:rsidRPr="0080298F">
        <w:rPr>
          <w:rFonts w:eastAsia="DengXian"/>
          <w:bCs/>
          <w:sz w:val="18"/>
          <w:szCs w:val="18"/>
          <w:lang w:eastAsia="zh-CN"/>
        </w:rPr>
        <w:t xml:space="preserve">Option 3: </w:t>
      </w:r>
    </w:p>
    <w:p w14:paraId="5EC7EFE0" w14:textId="47F68000" w:rsidR="00E23707" w:rsidRPr="0080298F" w:rsidRDefault="00E23707" w:rsidP="00E23707">
      <w:pPr>
        <w:pStyle w:val="DraftProposal"/>
        <w:numPr>
          <w:ilvl w:val="0"/>
          <w:numId w:val="27"/>
        </w:numPr>
        <w:tabs>
          <w:tab w:val="left" w:pos="1304"/>
        </w:tabs>
        <w:snapToGrid w:val="0"/>
        <w:rPr>
          <w:rFonts w:ascii="Times New Roman" w:hAnsi="Times New Roman" w:cs="Times New Roman"/>
          <w:b w:val="0"/>
          <w:sz w:val="18"/>
          <w:szCs w:val="18"/>
        </w:rPr>
      </w:pPr>
      <w:r w:rsidRPr="0080298F">
        <w:rPr>
          <w:rFonts w:ascii="Times New Roman" w:hAnsi="Times New Roman" w:cs="Times New Roman"/>
          <w:b w:val="0"/>
          <w:sz w:val="18"/>
          <w:szCs w:val="18"/>
        </w:rPr>
        <w:t xml:space="preserve">Keep the current </w:t>
      </w:r>
      <w:proofErr w:type="spellStart"/>
      <w:r w:rsidRPr="0080298F">
        <w:rPr>
          <w:rFonts w:ascii="Times New Roman" w:hAnsi="Times New Roman" w:cs="Times New Roman"/>
          <w:b w:val="0"/>
          <w:sz w:val="18"/>
          <w:szCs w:val="18"/>
        </w:rPr>
        <w:t>gNB</w:t>
      </w:r>
      <w:proofErr w:type="spellEnd"/>
      <w:r w:rsidRPr="0080298F">
        <w:rPr>
          <w:rFonts w:ascii="Times New Roman" w:hAnsi="Times New Roman" w:cs="Times New Roman"/>
          <w:b w:val="0"/>
          <w:sz w:val="18"/>
          <w:szCs w:val="18"/>
        </w:rPr>
        <w:t xml:space="preserve"> Rx-Tx </w:t>
      </w:r>
      <w:proofErr w:type="gramStart"/>
      <w:r w:rsidRPr="0080298F">
        <w:rPr>
          <w:rFonts w:ascii="Times New Roman" w:hAnsi="Times New Roman" w:cs="Times New Roman"/>
          <w:b w:val="0"/>
          <w:sz w:val="18"/>
          <w:szCs w:val="18"/>
        </w:rPr>
        <w:t>definition, and</w:t>
      </w:r>
      <w:proofErr w:type="gramEnd"/>
      <w:r w:rsidRPr="0080298F">
        <w:rPr>
          <w:rFonts w:ascii="Times New Roman" w:hAnsi="Times New Roman" w:cs="Times New Roman"/>
          <w:b w:val="0"/>
          <w:sz w:val="18"/>
          <w:szCs w:val="18"/>
        </w:rPr>
        <w:t xml:space="preserve"> report an offset which can covers the time duration corresponds to </w:t>
      </w:r>
      <w:proofErr w:type="spellStart"/>
      <w:r w:rsidRPr="0080298F">
        <w:rPr>
          <w:rFonts w:ascii="Times New Roman" w:hAnsi="Times New Roman" w:cs="Times New Roman"/>
          <w:b w:val="0"/>
          <w:sz w:val="18"/>
          <w:szCs w:val="18"/>
        </w:rPr>
        <w:t>kmac</w:t>
      </w:r>
      <w:proofErr w:type="spellEnd"/>
      <w:r w:rsidRPr="0080298F">
        <w:rPr>
          <w:rFonts w:ascii="Times New Roman" w:hAnsi="Times New Roman" w:cs="Times New Roman"/>
          <w:b w:val="0"/>
          <w:sz w:val="18"/>
          <w:szCs w:val="18"/>
        </w:rPr>
        <w:t xml:space="preserve"> if needed.</w:t>
      </w:r>
    </w:p>
    <w:p w14:paraId="374A4BB4" w14:textId="5DCA5557" w:rsidR="00E23707" w:rsidRPr="0080298F" w:rsidRDefault="00E23707" w:rsidP="00E23707">
      <w:pPr>
        <w:rPr>
          <w:rFonts w:eastAsia="DengXian"/>
          <w:bCs/>
          <w:sz w:val="18"/>
          <w:szCs w:val="18"/>
          <w:lang w:eastAsia="zh-CN"/>
        </w:rPr>
      </w:pPr>
      <w:r w:rsidRPr="0080298F">
        <w:rPr>
          <w:rFonts w:eastAsia="DengXian"/>
          <w:bCs/>
          <w:sz w:val="18"/>
          <w:szCs w:val="18"/>
          <w:lang w:eastAsia="zh-CN"/>
        </w:rPr>
        <w:t>Option 4:</w:t>
      </w:r>
    </w:p>
    <w:p w14:paraId="3846FE60" w14:textId="77777777" w:rsidR="00E23707" w:rsidRPr="0080298F" w:rsidRDefault="00E23707" w:rsidP="00E23707">
      <w:pPr>
        <w:pStyle w:val="ListParagraph"/>
        <w:numPr>
          <w:ilvl w:val="0"/>
          <w:numId w:val="30"/>
        </w:numPr>
        <w:overflowPunct/>
        <w:autoSpaceDE/>
        <w:autoSpaceDN/>
        <w:adjustRightInd/>
        <w:textAlignment w:val="auto"/>
        <w:rPr>
          <w:rFonts w:eastAsia="Times New Roman"/>
          <w:sz w:val="18"/>
          <w:szCs w:val="18"/>
        </w:rPr>
      </w:pPr>
      <w:r w:rsidRPr="0080298F">
        <w:rPr>
          <w:rFonts w:eastAsia="Times New Roman"/>
          <w:sz w:val="18"/>
          <w:szCs w:val="18"/>
        </w:rPr>
        <w:t xml:space="preserve">For RTT measurement in NTN, support </w:t>
      </w:r>
      <w:proofErr w:type="spellStart"/>
      <w:r w:rsidRPr="0080298F">
        <w:rPr>
          <w:rFonts w:eastAsia="Times New Roman"/>
          <w:sz w:val="18"/>
          <w:szCs w:val="18"/>
        </w:rPr>
        <w:t>gNB</w:t>
      </w:r>
      <w:proofErr w:type="spellEnd"/>
      <w:r w:rsidRPr="0080298F">
        <w:rPr>
          <w:rFonts w:eastAsia="Times New Roman"/>
          <w:sz w:val="18"/>
          <w:szCs w:val="18"/>
        </w:rPr>
        <w:t xml:space="preserve"> report that indicates the time difference between the transmit time of a DL RS for positioning and the arrival time of an SRS. </w:t>
      </w:r>
    </w:p>
    <w:p w14:paraId="16997561" w14:textId="77777777" w:rsidR="00E23707" w:rsidRPr="0080298F" w:rsidRDefault="00E23707" w:rsidP="00E23707">
      <w:pPr>
        <w:rPr>
          <w:rFonts w:eastAsia="Times New Roman"/>
          <w:sz w:val="18"/>
          <w:szCs w:val="18"/>
        </w:rPr>
      </w:pPr>
    </w:p>
    <w:p w14:paraId="1838CF2D" w14:textId="77777777" w:rsidR="00E23707" w:rsidRPr="0080298F" w:rsidRDefault="00E23707" w:rsidP="00E23707">
      <w:pPr>
        <w:ind w:left="852"/>
        <w:rPr>
          <w:rFonts w:eastAsia="Times New Roman"/>
          <w:sz w:val="18"/>
          <w:szCs w:val="18"/>
        </w:rPr>
      </w:pPr>
      <w:r w:rsidRPr="0080298F">
        <w:rPr>
          <w:rFonts w:eastAsia="Times New Roman"/>
          <w:sz w:val="18"/>
          <w:szCs w:val="18"/>
        </w:rPr>
        <w:t>FFS: details of report.</w:t>
      </w:r>
    </w:p>
    <w:p w14:paraId="5670A905" w14:textId="77777777" w:rsidR="00E23707" w:rsidRPr="0080298F" w:rsidRDefault="00E23707" w:rsidP="00E23707">
      <w:pPr>
        <w:rPr>
          <w:rFonts w:eastAsia="Times New Roman"/>
          <w:sz w:val="18"/>
          <w:szCs w:val="18"/>
        </w:rPr>
      </w:pPr>
      <w:r w:rsidRPr="0080298F">
        <w:rPr>
          <w:rFonts w:eastAsia="Times New Roman"/>
          <w:sz w:val="18"/>
          <w:szCs w:val="18"/>
        </w:rPr>
        <w:t xml:space="preserve">Note: The impact of UE autonomous adjustment of TA (when applied) should be </w:t>
      </w:r>
      <w:proofErr w:type="gramStart"/>
      <w:r w:rsidRPr="0080298F">
        <w:rPr>
          <w:rFonts w:eastAsia="Times New Roman"/>
          <w:sz w:val="18"/>
          <w:szCs w:val="18"/>
        </w:rPr>
        <w:t>taken into account</w:t>
      </w:r>
      <w:proofErr w:type="gramEnd"/>
    </w:p>
    <w:p w14:paraId="24B94DAC" w14:textId="042F27AF" w:rsidR="008639EE" w:rsidRDefault="0090003F" w:rsidP="00445C13">
      <w:r>
        <w:t>T</w:t>
      </w:r>
      <w:r w:rsidR="00DC2F31">
        <w:t xml:space="preserve">he main purpose of the legacy </w:t>
      </w:r>
      <w:proofErr w:type="spellStart"/>
      <w:r w:rsidR="00DC2F31">
        <w:t>gNB</w:t>
      </w:r>
      <w:proofErr w:type="spellEnd"/>
      <w:r w:rsidR="00DC2F31">
        <w:t xml:space="preserve"> RX-TX time difference measurement</w:t>
      </w:r>
      <w:r w:rsidR="00A25278">
        <w:t xml:space="preserve"> </w:t>
      </w:r>
      <w:r w:rsidR="00DC2F31">
        <w:t>is to</w:t>
      </w:r>
      <w:r w:rsidR="00371F95">
        <w:t xml:space="preserve"> </w:t>
      </w:r>
      <w:r w:rsidR="007346ED">
        <w:t xml:space="preserve">correct the residual timing errors </w:t>
      </w:r>
      <w:r w:rsidR="00B95ADA">
        <w:t>at</w:t>
      </w:r>
      <w:r w:rsidR="007346ED">
        <w:t xml:space="preserve"> the </w:t>
      </w:r>
      <w:proofErr w:type="spellStart"/>
      <w:r w:rsidR="007346ED">
        <w:t>gNB</w:t>
      </w:r>
      <w:proofErr w:type="spellEnd"/>
      <w:r w:rsidR="00B95ADA">
        <w:t>.</w:t>
      </w:r>
      <w:r w:rsidR="005E2990">
        <w:t xml:space="preserve"> </w:t>
      </w:r>
      <w:r w:rsidR="008639EE">
        <w:t xml:space="preserve">The definition for </w:t>
      </w:r>
      <w:r>
        <w:t xml:space="preserve">the </w:t>
      </w:r>
      <w:proofErr w:type="spellStart"/>
      <w:r w:rsidR="008639EE">
        <w:t>gNB</w:t>
      </w:r>
      <w:proofErr w:type="spellEnd"/>
      <w:r w:rsidR="008639EE">
        <w:t xml:space="preserve"> RX-TX time difference in NTN will depend on which options are selected for </w:t>
      </w:r>
      <w:r>
        <w:t xml:space="preserve">the </w:t>
      </w:r>
      <w:r w:rsidR="008639EE">
        <w:t>UE RX-TX time difference</w:t>
      </w:r>
      <w:r w:rsidR="00241852">
        <w:t xml:space="preserve"> in NTN</w:t>
      </w:r>
      <w:r w:rsidR="008639EE">
        <w:t>.</w:t>
      </w:r>
    </w:p>
    <w:p w14:paraId="6C5F9B6F" w14:textId="1A060694" w:rsidR="00907350" w:rsidRDefault="00907350" w:rsidP="00D97F4F">
      <w:pPr>
        <w:pStyle w:val="Observation"/>
      </w:pPr>
      <w:bookmarkStart w:id="4" w:name="_Toc131755954"/>
      <w:r>
        <w:t xml:space="preserve">The </w:t>
      </w:r>
      <w:r w:rsidR="00FF174E">
        <w:t>de</w:t>
      </w:r>
      <w:r w:rsidR="00567F10">
        <w:t>scription</w:t>
      </w:r>
      <w:r w:rsidR="00FF174E">
        <w:t xml:space="preserve"> </w:t>
      </w:r>
      <w:r w:rsidR="00B4688A">
        <w:t>of</w:t>
      </w:r>
      <w:r w:rsidR="00FF174E">
        <w:t xml:space="preserve"> </w:t>
      </w:r>
      <w:proofErr w:type="spellStart"/>
      <w:r>
        <w:t>gNB</w:t>
      </w:r>
      <w:proofErr w:type="spellEnd"/>
      <w:r>
        <w:t xml:space="preserve"> RX TX time differenc</w:t>
      </w:r>
      <w:r w:rsidR="00B4688A">
        <w:t xml:space="preserve">e </w:t>
      </w:r>
      <w:r>
        <w:t xml:space="preserve">in NTN will depend on how </w:t>
      </w:r>
      <w:r w:rsidR="00FF174E">
        <w:t xml:space="preserve">the </w:t>
      </w:r>
      <w:r>
        <w:t>UE RX-TX time differenc</w:t>
      </w:r>
      <w:r w:rsidR="00BE148A">
        <w:t>e</w:t>
      </w:r>
      <w:r>
        <w:t xml:space="preserve"> is defined.</w:t>
      </w:r>
      <w:bookmarkEnd w:id="4"/>
    </w:p>
    <w:p w14:paraId="57C68502" w14:textId="6F7516A5" w:rsidR="00E23707" w:rsidRDefault="00BD32C6" w:rsidP="00445C13">
      <w:r>
        <w:t>When</w:t>
      </w:r>
      <w:r w:rsidR="008639EE">
        <w:t xml:space="preserve"> </w:t>
      </w:r>
      <w:r w:rsidR="00F569C8">
        <w:t xml:space="preserve">the </w:t>
      </w:r>
      <w:r w:rsidR="00F564B2">
        <w:t xml:space="preserve">UE RX-TX time difference </w:t>
      </w:r>
      <w:r w:rsidR="00567F10">
        <w:t xml:space="preserve">in NTN </w:t>
      </w:r>
      <w:r w:rsidR="00F564B2">
        <w:t xml:space="preserve">is </w:t>
      </w:r>
      <w:r w:rsidR="00BE148A">
        <w:t>de</w:t>
      </w:r>
      <w:r w:rsidR="00567F10">
        <w:t>fined</w:t>
      </w:r>
      <w:r w:rsidR="00BE148A">
        <w:t xml:space="preserve"> by</w:t>
      </w:r>
      <w:r w:rsidR="00F564B2">
        <w:t xml:space="preserve"> </w:t>
      </w:r>
      <w:r w:rsidR="00BE148A">
        <w:t>enhancing the legacy definition</w:t>
      </w:r>
      <w:r w:rsidR="00F564B2">
        <w:t xml:space="preserve"> </w:t>
      </w:r>
      <w:r w:rsidR="00BE148A">
        <w:t>(</w:t>
      </w:r>
      <w:r>
        <w:t xml:space="preserve">e.g., </w:t>
      </w:r>
      <w:r w:rsidR="008639EE">
        <w:t>Options 1 or 3</w:t>
      </w:r>
      <w:r w:rsidR="00BE148A">
        <w:t>)</w:t>
      </w:r>
      <w:r w:rsidR="00F564B2">
        <w:t xml:space="preserve">, </w:t>
      </w:r>
      <w:r>
        <w:t xml:space="preserve">the corresponding </w:t>
      </w:r>
      <w:proofErr w:type="spellStart"/>
      <w:r w:rsidR="00F564B2">
        <w:t>gNB</w:t>
      </w:r>
      <w:proofErr w:type="spellEnd"/>
      <w:r w:rsidR="00F564B2">
        <w:t xml:space="preserve"> RX-TX time difference </w:t>
      </w:r>
      <w:r>
        <w:t>should</w:t>
      </w:r>
      <w:r w:rsidR="00F564B2">
        <w:t xml:space="preserve"> also be based on the legacy definition </w:t>
      </w:r>
      <w:r w:rsidR="002C7E87">
        <w:t xml:space="preserve">(e.g., </w:t>
      </w:r>
      <w:r w:rsidR="0091040E">
        <w:t>Options 2 or 3</w:t>
      </w:r>
      <w:r w:rsidR="002C7E87">
        <w:t>)</w:t>
      </w:r>
      <w:r w:rsidR="0091040E">
        <w:t>.</w:t>
      </w:r>
      <w:r w:rsidR="00F564B2">
        <w:t xml:space="preserve"> </w:t>
      </w:r>
      <w:r w:rsidR="008639EE">
        <w:t xml:space="preserve"> </w:t>
      </w:r>
      <w:r w:rsidR="00DC2F31">
        <w:t xml:space="preserve"> </w:t>
      </w:r>
    </w:p>
    <w:p w14:paraId="412FF845" w14:textId="34154EC3" w:rsidR="0091040E" w:rsidRDefault="00F569C8" w:rsidP="00D97F4F">
      <w:r>
        <w:t>W</w:t>
      </w:r>
      <w:r w:rsidR="002C7E87">
        <w:t>hen</w:t>
      </w:r>
      <w:r w:rsidR="0091040E">
        <w:t xml:space="preserve"> </w:t>
      </w:r>
      <w:r>
        <w:t xml:space="preserve">the </w:t>
      </w:r>
      <w:r w:rsidR="0091040E">
        <w:t xml:space="preserve">UE RX-TX time difference is </w:t>
      </w:r>
      <w:r>
        <w:t>defined using both DL-PRS an</w:t>
      </w:r>
      <w:r w:rsidR="005803F0">
        <w:t>d</w:t>
      </w:r>
      <w:r>
        <w:t xml:space="preserve"> UL-SRS (Op</w:t>
      </w:r>
      <w:r w:rsidR="0091040E">
        <w:t>tion 2</w:t>
      </w:r>
      <w:r>
        <w:t>)</w:t>
      </w:r>
      <w:r w:rsidR="0091040E">
        <w:t xml:space="preserve">, then </w:t>
      </w:r>
      <w:r>
        <w:t xml:space="preserve">the corresponding </w:t>
      </w:r>
      <w:proofErr w:type="spellStart"/>
      <w:r w:rsidR="0091040E">
        <w:t>gNB</w:t>
      </w:r>
      <w:proofErr w:type="spellEnd"/>
      <w:r w:rsidR="0091040E">
        <w:t xml:space="preserve"> RX-TX time difference can </w:t>
      </w:r>
      <w:r>
        <w:t xml:space="preserve">also </w:t>
      </w:r>
      <w:r w:rsidR="0091040E">
        <w:t xml:space="preserve">be </w:t>
      </w:r>
      <w:r>
        <w:t xml:space="preserve">defined </w:t>
      </w:r>
      <w:r w:rsidR="00514550">
        <w:t>using both DL-PRS and UL-SRS</w:t>
      </w:r>
      <w:r w:rsidR="0091040E">
        <w:t xml:space="preserve"> </w:t>
      </w:r>
      <w:r w:rsidR="00514550">
        <w:t>(</w:t>
      </w:r>
      <w:r w:rsidR="0091040E">
        <w:t>Option 4</w:t>
      </w:r>
      <w:r w:rsidR="00514550">
        <w:t>)</w:t>
      </w:r>
      <w:r w:rsidR="0091040E">
        <w:t>.</w:t>
      </w:r>
    </w:p>
    <w:p w14:paraId="42A4C8F8" w14:textId="108B3723" w:rsidR="00192BD7" w:rsidRDefault="00192BD7" w:rsidP="00401525">
      <w:pPr>
        <w:pStyle w:val="Proposal"/>
      </w:pPr>
      <w:bookmarkStart w:id="5" w:name="_Toc131755962"/>
      <w:r>
        <w:t xml:space="preserve">RAN1 to select </w:t>
      </w:r>
      <w:r w:rsidR="00186A55">
        <w:t>Option 2 or 3</w:t>
      </w:r>
      <w:r>
        <w:t xml:space="preserve"> for </w:t>
      </w:r>
      <w:proofErr w:type="spellStart"/>
      <w:r w:rsidR="00186A55">
        <w:t>gNB</w:t>
      </w:r>
      <w:proofErr w:type="spellEnd"/>
      <w:r>
        <w:t xml:space="preserve"> RX-TX time difference measurement </w:t>
      </w:r>
      <w:r w:rsidR="00186A55">
        <w:t>if UE RX-</w:t>
      </w:r>
      <w:r w:rsidR="00DD2D84">
        <w:t xml:space="preserve">TX time difference measurement </w:t>
      </w:r>
      <w:r w:rsidR="00F91BFE">
        <w:t xml:space="preserve">in NTN </w:t>
      </w:r>
      <w:r w:rsidR="00DD2D84">
        <w:t>is based on enhancing the legacy definition.</w:t>
      </w:r>
      <w:bookmarkEnd w:id="5"/>
      <w:r>
        <w:t xml:space="preserve"> </w:t>
      </w:r>
    </w:p>
    <w:p w14:paraId="2A6772BE" w14:textId="7E3E845D" w:rsidR="00DD2D84" w:rsidRPr="00445C13" w:rsidRDefault="00DD2D84" w:rsidP="00F91BFE">
      <w:pPr>
        <w:pStyle w:val="Proposal"/>
      </w:pPr>
      <w:bookmarkStart w:id="6" w:name="_Toc131755963"/>
      <w:r>
        <w:t xml:space="preserve">RAN1 to select Option </w:t>
      </w:r>
      <w:r w:rsidR="009B074D">
        <w:t>4</w:t>
      </w:r>
      <w:r>
        <w:t xml:space="preserve"> for </w:t>
      </w:r>
      <w:proofErr w:type="spellStart"/>
      <w:r>
        <w:t>gNB</w:t>
      </w:r>
      <w:proofErr w:type="spellEnd"/>
      <w:r>
        <w:t xml:space="preserve"> RX-TX time difference measurement if </w:t>
      </w:r>
      <w:r w:rsidR="009B074D">
        <w:t xml:space="preserve">a new </w:t>
      </w:r>
      <w:r>
        <w:t>UE RX-TX time differenc</w:t>
      </w:r>
      <w:r w:rsidR="009B074D">
        <w:t xml:space="preserve">e measurement </w:t>
      </w:r>
      <w:r w:rsidR="00585204">
        <w:t xml:space="preserve">is introduced </w:t>
      </w:r>
      <w:r w:rsidR="00F91BFE">
        <w:t>for</w:t>
      </w:r>
      <w:r w:rsidR="0051408A">
        <w:t xml:space="preserve"> NTN </w:t>
      </w:r>
      <w:r w:rsidR="009B074D">
        <w:t>based on the actual transmission</w:t>
      </w:r>
      <w:r w:rsidR="00585204">
        <w:t xml:space="preserve"> of UL-SRS and reception of DL-PRS</w:t>
      </w:r>
      <w:r>
        <w:t>.</w:t>
      </w:r>
      <w:bookmarkEnd w:id="6"/>
      <w:r>
        <w:t xml:space="preserve"> </w:t>
      </w:r>
    </w:p>
    <w:p w14:paraId="69FB4F5A" w14:textId="02E24437" w:rsidR="007D442B" w:rsidRDefault="007D442B">
      <w:pPr>
        <w:pStyle w:val="Heading2"/>
      </w:pPr>
      <w:r>
        <w:t>2.</w:t>
      </w:r>
      <w:r w:rsidR="0024739E">
        <w:t>4</w:t>
      </w:r>
      <w:r>
        <w:tab/>
        <w:t xml:space="preserve">Reference point for </w:t>
      </w:r>
      <w:proofErr w:type="spellStart"/>
      <w:r w:rsidR="00161A7D">
        <w:t>gNB</w:t>
      </w:r>
      <w:proofErr w:type="spellEnd"/>
      <w:r w:rsidR="00161A7D">
        <w:t xml:space="preserve"> RX-TX measurement</w:t>
      </w:r>
    </w:p>
    <w:p w14:paraId="16869FC5" w14:textId="264543C1" w:rsidR="00161A7D" w:rsidRDefault="007F6C51" w:rsidP="00161A7D">
      <w:pPr>
        <w:rPr>
          <w:lang w:eastAsia="x-none"/>
        </w:rPr>
      </w:pPr>
      <w:r>
        <w:rPr>
          <w:noProof/>
          <w:lang w:eastAsia="x-none"/>
        </w:rPr>
        <mc:AlternateContent>
          <mc:Choice Requires="wps">
            <w:drawing>
              <wp:anchor distT="0" distB="0" distL="114300" distR="114300" simplePos="0" relativeHeight="251586560" behindDoc="0" locked="0" layoutInCell="1" allowOverlap="1" wp14:anchorId="4A4505E0" wp14:editId="57609AD6">
                <wp:simplePos x="0" y="0"/>
                <wp:positionH relativeFrom="column">
                  <wp:posOffset>-42971</wp:posOffset>
                </wp:positionH>
                <wp:positionV relativeFrom="paragraph">
                  <wp:posOffset>366668</wp:posOffset>
                </wp:positionV>
                <wp:extent cx="6123008" cy="1313727"/>
                <wp:effectExtent l="0" t="0" r="11430" b="20320"/>
                <wp:wrapNone/>
                <wp:docPr id="4" name="Rectangle 4"/>
                <wp:cNvGraphicFramePr/>
                <a:graphic xmlns:a="http://schemas.openxmlformats.org/drawingml/2006/main">
                  <a:graphicData uri="http://schemas.microsoft.com/office/word/2010/wordprocessingShape">
                    <wps:wsp>
                      <wps:cNvSpPr/>
                      <wps:spPr>
                        <a:xfrm>
                          <a:off x="0" y="0"/>
                          <a:ext cx="6123008" cy="13137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26EE43" id="Rectangle 4" o:spid="_x0000_s1026" style="position:absolute;margin-left:-3.4pt;margin-top:28.85pt;width:482.15pt;height:103.45pt;z-index:25158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" filled="f" strokecolor="black [3213]" strokeweight="1pt"/>
            </w:pict>
          </mc:Fallback>
        </mc:AlternateContent>
      </w:r>
      <w:r w:rsidR="006145A7">
        <w:rPr>
          <w:lang w:eastAsia="x-none"/>
        </w:rPr>
        <w:t xml:space="preserve">In RAN1#112, the following agreement was made </w:t>
      </w:r>
      <w:r w:rsidR="00361984">
        <w:rPr>
          <w:lang w:eastAsia="x-none"/>
        </w:rPr>
        <w:t xml:space="preserve">regarding the reference point for </w:t>
      </w:r>
      <w:proofErr w:type="spellStart"/>
      <w:r w:rsidR="00361984">
        <w:rPr>
          <w:lang w:eastAsia="x-none"/>
        </w:rPr>
        <w:t>gNB</w:t>
      </w:r>
      <w:proofErr w:type="spellEnd"/>
      <w:r w:rsidR="00361984">
        <w:rPr>
          <w:lang w:eastAsia="x-none"/>
        </w:rPr>
        <w:t xml:space="preserve"> RX-TX time difference measurement.</w:t>
      </w:r>
    </w:p>
    <w:p w14:paraId="45AC046F" w14:textId="77777777" w:rsidR="00161A7D" w:rsidRPr="0080298F" w:rsidRDefault="00161A7D" w:rsidP="00161A7D">
      <w:pPr>
        <w:rPr>
          <w:bCs/>
          <w:sz w:val="18"/>
          <w:szCs w:val="18"/>
          <w:lang w:eastAsia="x-none"/>
        </w:rPr>
      </w:pPr>
      <w:r w:rsidRPr="0080298F">
        <w:rPr>
          <w:bCs/>
          <w:sz w:val="18"/>
          <w:szCs w:val="18"/>
          <w:highlight w:val="green"/>
          <w:lang w:eastAsia="x-none"/>
        </w:rPr>
        <w:t>Agreement</w:t>
      </w:r>
    </w:p>
    <w:p w14:paraId="7332F52E" w14:textId="77777777" w:rsidR="00161A7D" w:rsidRPr="0080298F" w:rsidRDefault="00161A7D" w:rsidP="00161A7D">
      <w:pPr>
        <w:rPr>
          <w:sz w:val="18"/>
          <w:szCs w:val="18"/>
          <w:lang w:eastAsia="x-none"/>
        </w:rPr>
      </w:pPr>
      <w:r w:rsidRPr="0080298F">
        <w:rPr>
          <w:sz w:val="18"/>
          <w:szCs w:val="18"/>
          <w:lang w:eastAsia="x-none"/>
        </w:rPr>
        <w:t xml:space="preserve">In NTN, for the position of the reference point for definition of </w:t>
      </w:r>
      <w:proofErr w:type="spellStart"/>
      <w:r w:rsidRPr="0080298F">
        <w:rPr>
          <w:sz w:val="18"/>
          <w:szCs w:val="18"/>
          <w:lang w:eastAsia="x-none"/>
        </w:rPr>
        <w:t>gNB</w:t>
      </w:r>
      <w:proofErr w:type="spellEnd"/>
      <w:r w:rsidRPr="0080298F">
        <w:rPr>
          <w:sz w:val="18"/>
          <w:szCs w:val="18"/>
          <w:lang w:eastAsia="x-none"/>
        </w:rPr>
        <w:t xml:space="preserve"> Rx – Tx time difference measurement, consider the following options:</w:t>
      </w:r>
    </w:p>
    <w:p w14:paraId="04F4E445" w14:textId="77777777" w:rsidR="00161A7D" w:rsidRPr="0080298F" w:rsidRDefault="00161A7D" w:rsidP="00161A7D">
      <w:pPr>
        <w:numPr>
          <w:ilvl w:val="0"/>
          <w:numId w:val="25"/>
        </w:numPr>
        <w:rPr>
          <w:sz w:val="18"/>
          <w:szCs w:val="18"/>
          <w:lang w:eastAsia="x-none"/>
        </w:rPr>
      </w:pPr>
      <w:r w:rsidRPr="0080298F">
        <w:rPr>
          <w:sz w:val="18"/>
          <w:szCs w:val="18"/>
          <w:lang w:eastAsia="x-none"/>
        </w:rPr>
        <w:t>Option 1: Onboard the satellite</w:t>
      </w:r>
    </w:p>
    <w:p w14:paraId="41E5D69A" w14:textId="77777777" w:rsidR="00161A7D" w:rsidRPr="0080298F" w:rsidRDefault="00161A7D" w:rsidP="00161A7D">
      <w:pPr>
        <w:numPr>
          <w:ilvl w:val="0"/>
          <w:numId w:val="25"/>
        </w:numPr>
        <w:rPr>
          <w:sz w:val="18"/>
          <w:szCs w:val="18"/>
          <w:lang w:eastAsia="x-none"/>
        </w:rPr>
      </w:pPr>
      <w:r w:rsidRPr="0080298F">
        <w:rPr>
          <w:sz w:val="18"/>
          <w:szCs w:val="18"/>
          <w:lang w:eastAsia="x-none"/>
        </w:rPr>
        <w:t>Option 2: The uplink time synchronization reference point</w:t>
      </w:r>
    </w:p>
    <w:p w14:paraId="296699E1" w14:textId="77777777" w:rsidR="00161A7D" w:rsidRPr="0080298F" w:rsidRDefault="00161A7D" w:rsidP="00161A7D">
      <w:pPr>
        <w:numPr>
          <w:ilvl w:val="0"/>
          <w:numId w:val="25"/>
        </w:numPr>
        <w:rPr>
          <w:sz w:val="18"/>
          <w:szCs w:val="18"/>
          <w:lang w:eastAsia="x-none"/>
        </w:rPr>
      </w:pPr>
      <w:r w:rsidRPr="0080298F">
        <w:rPr>
          <w:sz w:val="18"/>
          <w:szCs w:val="18"/>
          <w:lang w:eastAsia="x-none"/>
        </w:rPr>
        <w:t xml:space="preserve">Option 3: on the </w:t>
      </w:r>
      <w:proofErr w:type="spellStart"/>
      <w:r w:rsidRPr="0080298F">
        <w:rPr>
          <w:sz w:val="18"/>
          <w:szCs w:val="18"/>
          <w:lang w:eastAsia="x-none"/>
        </w:rPr>
        <w:t>gNB</w:t>
      </w:r>
      <w:proofErr w:type="spellEnd"/>
    </w:p>
    <w:p w14:paraId="00898BE9" w14:textId="7EE19F19" w:rsidR="00DB174D" w:rsidRDefault="00DB174D" w:rsidP="00161A7D">
      <w:r>
        <w:t xml:space="preserve">In our understanding, this reference point is the </w:t>
      </w:r>
      <w:r w:rsidR="00AD5AB7">
        <w:t>TRP</w:t>
      </w:r>
      <w:r>
        <w:t xml:space="preserve"> where </w:t>
      </w:r>
      <w:r w:rsidR="009C0CDD">
        <w:t xml:space="preserve">the </w:t>
      </w:r>
      <w:proofErr w:type="spellStart"/>
      <w:r>
        <w:t>gNB</w:t>
      </w:r>
      <w:proofErr w:type="spellEnd"/>
      <w:r>
        <w:t xml:space="preserve"> RX-TX time difference measurement</w:t>
      </w:r>
      <w:r w:rsidR="009C0CDD">
        <w:t>s</w:t>
      </w:r>
      <w:r>
        <w:t xml:space="preserve"> wil</w:t>
      </w:r>
      <w:r w:rsidR="0045038C">
        <w:t>l</w:t>
      </w:r>
      <w:r>
        <w:t xml:space="preserve"> be performed. Therefore, it </w:t>
      </w:r>
      <w:r w:rsidR="00A13780">
        <w:t>should</w:t>
      </w:r>
      <w:r>
        <w:t xml:space="preserve"> be a physical rather than a virtual point</w:t>
      </w:r>
      <w:r w:rsidR="00AD5AB7">
        <w:t>,</w:t>
      </w:r>
      <w:r>
        <w:t xml:space="preserve"> </w:t>
      </w:r>
      <w:r w:rsidR="00AD5AB7">
        <w:t>which</w:t>
      </w:r>
      <w:r>
        <w:t xml:space="preserve"> rules out Option 2</w:t>
      </w:r>
      <w:r w:rsidR="00D35B5A">
        <w:t xml:space="preserve"> since </w:t>
      </w:r>
      <w:r w:rsidR="00D953AA">
        <w:t xml:space="preserve">the uplink </w:t>
      </w:r>
      <w:r w:rsidR="001F7BE5">
        <w:t>t</w:t>
      </w:r>
      <w:r w:rsidR="00D953AA">
        <w:t xml:space="preserve">ime synchronization reference </w:t>
      </w:r>
      <w:r w:rsidR="00EE0671">
        <w:t>point</w:t>
      </w:r>
      <w:r w:rsidR="00D35B5A">
        <w:t xml:space="preserve"> can be located </w:t>
      </w:r>
      <w:r w:rsidR="00D953AA">
        <w:t xml:space="preserve">at the satellite, </w:t>
      </w:r>
      <w:r w:rsidR="00EE0671">
        <w:t xml:space="preserve">or </w:t>
      </w:r>
      <w:r w:rsidR="00D953AA">
        <w:t xml:space="preserve">at the </w:t>
      </w:r>
      <w:proofErr w:type="spellStart"/>
      <w:r w:rsidR="00D953AA">
        <w:t>gNB</w:t>
      </w:r>
      <w:proofErr w:type="spellEnd"/>
      <w:r w:rsidR="00EE0671">
        <w:t>,</w:t>
      </w:r>
      <w:r w:rsidR="00D953AA">
        <w:t xml:space="preserve"> or at </w:t>
      </w:r>
      <w:r w:rsidR="00D35B5A">
        <w:t>any</w:t>
      </w:r>
      <w:r w:rsidR="00D953AA">
        <w:t xml:space="preserve"> virtual point</w:t>
      </w:r>
      <w:r w:rsidR="00D35B5A">
        <w:t xml:space="preserve"> between the satellite and the </w:t>
      </w:r>
      <w:proofErr w:type="spellStart"/>
      <w:r w:rsidR="00D35B5A">
        <w:t>gNB</w:t>
      </w:r>
      <w:proofErr w:type="spellEnd"/>
      <w:r w:rsidR="00870A65">
        <w:t xml:space="preserve"> (please see </w:t>
      </w:r>
      <w:r w:rsidR="00D8738A" w:rsidRPr="005D50A6">
        <w:t>Figure 16.14.2.1-1</w:t>
      </w:r>
      <w:r w:rsidR="00D8738A">
        <w:t xml:space="preserve"> copied from TS 36.300 below)</w:t>
      </w:r>
      <w:r>
        <w:t xml:space="preserve">. </w:t>
      </w:r>
    </w:p>
    <w:p w14:paraId="0883BB11" w14:textId="30A16D75" w:rsidR="002C19C0" w:rsidRDefault="00970CB0" w:rsidP="00D97F4F">
      <w:pPr>
        <w:pStyle w:val="Observation"/>
      </w:pPr>
      <w:bookmarkStart w:id="7" w:name="_Toc131755955"/>
      <w:r>
        <w:lastRenderedPageBreak/>
        <w:t xml:space="preserve">The </w:t>
      </w:r>
      <w:r w:rsidR="004C00BB">
        <w:t xml:space="preserve">reference point for the </w:t>
      </w:r>
      <w:proofErr w:type="spellStart"/>
      <w:r>
        <w:t>gNB</w:t>
      </w:r>
      <w:proofErr w:type="spellEnd"/>
      <w:r>
        <w:t xml:space="preserve"> RX-TX time difference measurement is the </w:t>
      </w:r>
      <w:r w:rsidR="00B13224">
        <w:t xml:space="preserve">physical point (i.e., </w:t>
      </w:r>
      <w:r>
        <w:t>TRP</w:t>
      </w:r>
      <w:r w:rsidR="00B13224">
        <w:t>)</w:t>
      </w:r>
      <w:r>
        <w:t xml:space="preserve"> where </w:t>
      </w:r>
      <w:r w:rsidR="004C00BB">
        <w:t xml:space="preserve">the measurement </w:t>
      </w:r>
      <w:r w:rsidR="002F1FA7">
        <w:t>can be</w:t>
      </w:r>
      <w:r w:rsidR="002F1FA7">
        <w:t xml:space="preserve"> </w:t>
      </w:r>
      <w:r w:rsidR="004C00BB">
        <w:t>performed.</w:t>
      </w:r>
      <w:bookmarkEnd w:id="7"/>
    </w:p>
    <w:p w14:paraId="65F3EDE9" w14:textId="4F798C11" w:rsidR="007A08A3" w:rsidRDefault="007A08A3" w:rsidP="00FB394E"/>
    <w:p w14:paraId="4A18E585" w14:textId="77777777" w:rsidR="007A08A3" w:rsidRDefault="007A08A3" w:rsidP="007A08A3">
      <w:pPr>
        <w:keepNext/>
        <w:jc w:val="center"/>
      </w:pPr>
      <w:r>
        <w:rPr>
          <w:rFonts w:eastAsia="Times New Roman"/>
        </w:rPr>
        <w:object w:dxaOrig="8280" w:dyaOrig="4860" w14:anchorId="706A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28.1pt;height:192.3pt" o:ole="">
            <v:imagedata r:id="rId11" o:title=""/>
          </v:shape>
          <o:OLEObject Type="Embed" ProgID="Visio.Drawing.15" ShapeID="_x0000_i1038" DrawAspect="Content" ObjectID="_1742369280" r:id="rId12"/>
        </w:object>
      </w:r>
    </w:p>
    <w:p w14:paraId="02089F25" w14:textId="3829EB85" w:rsidR="007A08A3" w:rsidRDefault="007A08A3" w:rsidP="00091B1E">
      <w:pPr>
        <w:jc w:val="center"/>
      </w:pPr>
      <w:r w:rsidRPr="005D50A6">
        <w:t>Figure 16.14.2.1-1: Illustration of timing relationship</w:t>
      </w:r>
      <w:r>
        <w:t>, TS 38.300</w:t>
      </w:r>
    </w:p>
    <w:p w14:paraId="1DA84581" w14:textId="6263EE85" w:rsidR="00D8738A" w:rsidRPr="00FB394E" w:rsidRDefault="000909D3" w:rsidP="00091B1E">
      <w:r>
        <w:t>Therefore</w:t>
      </w:r>
      <w:r w:rsidR="00FB394E">
        <w:t xml:space="preserve">, the </w:t>
      </w:r>
      <w:proofErr w:type="spellStart"/>
      <w:r w:rsidR="00FB394E">
        <w:t>gN</w:t>
      </w:r>
      <w:r>
        <w:t>B</w:t>
      </w:r>
      <w:proofErr w:type="spellEnd"/>
      <w:r>
        <w:t xml:space="preserve"> RX-TX measurement reference point can be </w:t>
      </w:r>
      <w:proofErr w:type="gramStart"/>
      <w:r>
        <w:t>onboard</w:t>
      </w:r>
      <w:proofErr w:type="gramEnd"/>
      <w:r>
        <w:t xml:space="preserve"> the satellite or on the </w:t>
      </w:r>
      <w:proofErr w:type="spellStart"/>
      <w:r>
        <w:t>gNB</w:t>
      </w:r>
      <w:proofErr w:type="spellEnd"/>
      <w:r>
        <w:t>.</w:t>
      </w:r>
      <w:r w:rsidR="005B5545">
        <w:t xml:space="preserve"> </w:t>
      </w:r>
      <w:r w:rsidR="00E201AE">
        <w:t xml:space="preserve">With both </w:t>
      </w:r>
      <w:r w:rsidR="002D6C80">
        <w:t>O</w:t>
      </w:r>
      <w:r w:rsidR="00E201AE">
        <w:t>ptions</w:t>
      </w:r>
      <w:r w:rsidR="00791AF0">
        <w:t xml:space="preserve"> 1 and 3, it is possible that the uplink time synchronization reference point </w:t>
      </w:r>
      <w:r w:rsidR="00466749">
        <w:t xml:space="preserve">will not be co-located </w:t>
      </w:r>
      <w:r w:rsidR="006C1645">
        <w:t>with</w:t>
      </w:r>
      <w:r w:rsidR="00466749">
        <w:t xml:space="preserve"> the </w:t>
      </w:r>
      <w:proofErr w:type="spellStart"/>
      <w:r w:rsidR="00466749">
        <w:t>gNB</w:t>
      </w:r>
      <w:proofErr w:type="spellEnd"/>
      <w:r w:rsidR="00466749">
        <w:t xml:space="preserve"> RX-TX reference point, i.e., the</w:t>
      </w:r>
      <w:r w:rsidR="00044E1D">
        <w:t xml:space="preserve"> uplink/downlink frames </w:t>
      </w:r>
      <w:r w:rsidR="00727D4A">
        <w:t>will</w:t>
      </w:r>
      <w:r w:rsidR="00044E1D">
        <w:t xml:space="preserve"> potentially </w:t>
      </w:r>
      <w:r w:rsidR="00727D4A">
        <w:t xml:space="preserve">be </w:t>
      </w:r>
      <w:r w:rsidR="00044E1D">
        <w:t>misaligned</w:t>
      </w:r>
      <w:r w:rsidR="00727D4A">
        <w:t xml:space="preserve"> at the </w:t>
      </w:r>
      <w:proofErr w:type="spellStart"/>
      <w:r w:rsidR="00727D4A">
        <w:t>gNB</w:t>
      </w:r>
      <w:proofErr w:type="spellEnd"/>
      <w:r w:rsidR="00727D4A">
        <w:t xml:space="preserve"> RX TX reference point </w:t>
      </w:r>
      <w:r w:rsidR="00B64888">
        <w:t>by a known time offset.</w:t>
      </w:r>
      <w:r w:rsidR="007417CA">
        <w:t xml:space="preserve"> For example, with Option 1</w:t>
      </w:r>
      <w:r w:rsidR="00AE68B7">
        <w:t xml:space="preserve">, this additional misalignment will be given by the common TA </w:t>
      </w:r>
      <w:r w:rsidR="00167F3E">
        <w:t xml:space="preserve">(see the figure </w:t>
      </w:r>
      <w:r w:rsidR="00EC5825">
        <w:t>above</w:t>
      </w:r>
      <w:r w:rsidR="00167F3E">
        <w:t xml:space="preserve">) </w:t>
      </w:r>
      <w:r w:rsidR="00AE68B7">
        <w:t>whereas with Option 3, it will amount to the</w:t>
      </w:r>
      <w:r w:rsidR="004D1509">
        <w:t xml:space="preserve"> RTT between the </w:t>
      </w:r>
      <w:r w:rsidR="00992D71">
        <w:t xml:space="preserve">uplink time synchronization reference point and the </w:t>
      </w:r>
      <w:proofErr w:type="spellStart"/>
      <w:r w:rsidR="00992D71">
        <w:t>gNB</w:t>
      </w:r>
      <w:proofErr w:type="spellEnd"/>
      <w:r w:rsidR="00992D71">
        <w:t>.</w:t>
      </w:r>
      <w:r w:rsidR="00AE68B7">
        <w:t xml:space="preserve"> </w:t>
      </w:r>
      <w:r w:rsidR="00044E1D">
        <w:t xml:space="preserve"> </w:t>
      </w:r>
      <w:r w:rsidR="00791AF0">
        <w:t xml:space="preserve"> </w:t>
      </w:r>
      <w:r>
        <w:t xml:space="preserve"> </w:t>
      </w:r>
    </w:p>
    <w:p w14:paraId="785E593C" w14:textId="1EA418E6" w:rsidR="003A5D16" w:rsidRDefault="004E4EDA" w:rsidP="003A5D16">
      <w:pPr>
        <w:pStyle w:val="Observation"/>
      </w:pPr>
      <w:bookmarkStart w:id="8" w:name="_Toc131755956"/>
      <w:r>
        <w:t xml:space="preserve">The reference points for the </w:t>
      </w:r>
      <w:proofErr w:type="spellStart"/>
      <w:r>
        <w:t>gNB</w:t>
      </w:r>
      <w:proofErr w:type="spellEnd"/>
      <w:r>
        <w:t xml:space="preserve"> RX-TX time difference measurement and the</w:t>
      </w:r>
      <w:r w:rsidR="00FA7DEA">
        <w:t xml:space="preserve"> uplink time synchronization </w:t>
      </w:r>
      <w:r w:rsidR="004F6FC8">
        <w:t>will possibly</w:t>
      </w:r>
      <w:r w:rsidR="00FA7DEA">
        <w:t xml:space="preserve"> be different</w:t>
      </w:r>
      <w:r w:rsidR="003A5D16">
        <w:t>.</w:t>
      </w:r>
      <w:bookmarkEnd w:id="8"/>
    </w:p>
    <w:p w14:paraId="1647F784" w14:textId="7785732F" w:rsidR="00092776" w:rsidRDefault="0090614D" w:rsidP="00161A7D">
      <w:r>
        <w:t>I</w:t>
      </w:r>
      <w:r w:rsidR="00804EF5">
        <w:t xml:space="preserve">f </w:t>
      </w:r>
      <w:r w:rsidR="00F20554">
        <w:t xml:space="preserve">the </w:t>
      </w:r>
      <w:r>
        <w:t>reference point</w:t>
      </w:r>
      <w:r>
        <w:t xml:space="preserve">s for </w:t>
      </w:r>
      <w:r w:rsidR="000447A7">
        <w:t xml:space="preserve">the </w:t>
      </w:r>
      <w:proofErr w:type="spellStart"/>
      <w:r w:rsidR="00F20554">
        <w:t>gNB</w:t>
      </w:r>
      <w:proofErr w:type="spellEnd"/>
      <w:r w:rsidR="00F20554">
        <w:t xml:space="preserve"> RX-TX time difference</w:t>
      </w:r>
      <w:r>
        <w:t xml:space="preserve"> and the uplink time synchronization are not co-located, </w:t>
      </w:r>
      <w:r w:rsidR="00FB2B1F">
        <w:t xml:space="preserve">the </w:t>
      </w:r>
      <w:proofErr w:type="spellStart"/>
      <w:r w:rsidR="0062752E">
        <w:t>gNB</w:t>
      </w:r>
      <w:proofErr w:type="spellEnd"/>
      <w:r w:rsidR="0062752E">
        <w:t xml:space="preserve"> RX-TX time difference measurement </w:t>
      </w:r>
      <w:r w:rsidR="00060C7F">
        <w:t xml:space="preserve">or the multi-RTT calculation </w:t>
      </w:r>
      <w:r w:rsidR="006C0400">
        <w:t xml:space="preserve">may </w:t>
      </w:r>
      <w:r w:rsidR="0062752E">
        <w:t xml:space="preserve">need to </w:t>
      </w:r>
      <w:r w:rsidR="00F5766C">
        <w:t xml:space="preserve">account for </w:t>
      </w:r>
      <w:r w:rsidR="0062752E">
        <w:t>the</w:t>
      </w:r>
      <w:r w:rsidR="00FB2B1F">
        <w:t xml:space="preserve"> round-trip </w:t>
      </w:r>
      <w:r w:rsidR="0071662E">
        <w:t>time (RTT)</w:t>
      </w:r>
      <w:r w:rsidR="00FB2B1F">
        <w:t xml:space="preserve"> between the two reference points.</w:t>
      </w:r>
      <w:r w:rsidR="00636024">
        <w:t xml:space="preserve"> </w:t>
      </w:r>
      <w:r w:rsidR="007B49C5">
        <w:t>W</w:t>
      </w:r>
      <w:r w:rsidR="00016800">
        <w:t xml:space="preserve">hen the </w:t>
      </w:r>
      <w:proofErr w:type="spellStart"/>
      <w:r w:rsidR="00016800">
        <w:t>gNB</w:t>
      </w:r>
      <w:proofErr w:type="spellEnd"/>
      <w:r w:rsidR="00016800">
        <w:t xml:space="preserve"> RX-TX is measured at the satellite</w:t>
      </w:r>
      <w:r w:rsidR="007D176C">
        <w:t xml:space="preserve">, this </w:t>
      </w:r>
      <w:r w:rsidR="00257217">
        <w:t xml:space="preserve">uplink/downlink frame </w:t>
      </w:r>
      <w:r w:rsidR="00FF185C">
        <w:t xml:space="preserve">timing </w:t>
      </w:r>
      <w:r w:rsidR="007D176C">
        <w:t xml:space="preserve">misalignment </w:t>
      </w:r>
      <w:r w:rsidR="00257217">
        <w:t xml:space="preserve">at the satellite </w:t>
      </w:r>
      <w:r w:rsidR="007D176C">
        <w:t xml:space="preserve">will be given by </w:t>
      </w:r>
      <w:r w:rsidR="00FF185C">
        <w:t xml:space="preserve">the </w:t>
      </w:r>
      <w:r w:rsidR="007D176C">
        <w:t>common TA</w:t>
      </w:r>
      <w:r w:rsidR="00170D10">
        <w:t xml:space="preserve"> (plus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170D10">
        <w:t>)</w:t>
      </w:r>
      <w:r w:rsidR="00016800">
        <w:t>.</w:t>
      </w:r>
      <w:r w:rsidR="007D176C">
        <w:t xml:space="preserve"> </w:t>
      </w:r>
      <w:r w:rsidR="00016800">
        <w:t xml:space="preserve">When the </w:t>
      </w:r>
      <w:proofErr w:type="spellStart"/>
      <w:r w:rsidR="00016800">
        <w:t>gNB</w:t>
      </w:r>
      <w:proofErr w:type="spellEnd"/>
      <w:r w:rsidR="00016800">
        <w:t xml:space="preserve"> RX-TX is measured at the </w:t>
      </w:r>
      <w:proofErr w:type="spellStart"/>
      <w:r w:rsidR="00016800">
        <w:t>gNB</w:t>
      </w:r>
      <w:proofErr w:type="spellEnd"/>
      <w:r w:rsidR="007D176C">
        <w:t>,</w:t>
      </w:r>
      <w:r w:rsidR="00FF185C">
        <w:t xml:space="preserve"> </w:t>
      </w:r>
      <w:r w:rsidR="00244834">
        <w:t xml:space="preserve">the </w:t>
      </w:r>
      <w:r w:rsidR="00257217">
        <w:t>uplink/downlink frame timing misalignment</w:t>
      </w:r>
      <w:r w:rsidR="00257217">
        <w:t xml:space="preserve"> at the </w:t>
      </w:r>
      <w:proofErr w:type="spellStart"/>
      <w:r w:rsidR="00257217">
        <w:t>gNB</w:t>
      </w:r>
      <w:proofErr w:type="spellEnd"/>
      <w:r w:rsidR="00257217">
        <w:t xml:space="preserve"> </w:t>
      </w:r>
      <w:r w:rsidR="00244834">
        <w:t xml:space="preserve">will be given </w:t>
      </w:r>
      <w:r w:rsidR="00FF185C">
        <w:t xml:space="preserve">by the RTT between the uplink time synchronization </w:t>
      </w:r>
      <w:r w:rsidR="00E77BFB">
        <w:t xml:space="preserve">reference </w:t>
      </w:r>
      <w:r w:rsidR="00FF185C">
        <w:t xml:space="preserve">point and the </w:t>
      </w:r>
      <w:proofErr w:type="spellStart"/>
      <w:r w:rsidR="00FF185C">
        <w:t>gNB</w:t>
      </w:r>
      <w:proofErr w:type="spellEnd"/>
      <w:r w:rsidR="00DB577F">
        <w:t xml:space="preserve"> </w:t>
      </w:r>
      <w:r w:rsidR="00DB577F">
        <w:t xml:space="preserve">(plus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DB577F">
        <w:t>)</w:t>
      </w:r>
      <w:r w:rsidR="00E77BFB">
        <w:t>, which</w:t>
      </w:r>
      <w:r w:rsidR="00FF185C">
        <w:t xml:space="preserve"> </w:t>
      </w:r>
      <w:r w:rsidR="00636024">
        <w:t xml:space="preserve">may not </w:t>
      </w:r>
      <w:r w:rsidR="00F00C7E">
        <w:t>necessarily</w:t>
      </w:r>
      <w:r w:rsidR="0004354E">
        <w:t xml:space="preserve"> be the same as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00C7E">
        <w:t>. This follows</w:t>
      </w:r>
      <w:r w:rsidR="0004354E">
        <w:t xml:space="preserve"> </w:t>
      </w:r>
      <w:r w:rsidR="005A5F11">
        <w:t xml:space="preserve">because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5A5F11">
        <w:t xml:space="preserve"> </w:t>
      </w:r>
      <w:r w:rsidR="00A74595">
        <w:t xml:space="preserve">has been </w:t>
      </w:r>
      <w:r w:rsidR="005A5F11">
        <w:t>defin</w:t>
      </w:r>
      <w:r w:rsidR="00A74595">
        <w:t xml:space="preserve">ed as a </w:t>
      </w:r>
      <w:r w:rsidR="007313A9">
        <w:t xml:space="preserve">configured </w:t>
      </w:r>
      <w:r w:rsidR="00A74595">
        <w:t>scheduling offset which</w:t>
      </w:r>
      <w:r w:rsidR="005A5F11">
        <w:t xml:space="preserve"> </w:t>
      </w:r>
      <w:r w:rsidR="007313A9">
        <w:t>need to</w:t>
      </w:r>
      <w:r w:rsidR="007313A9">
        <w:t xml:space="preserve"> </w:t>
      </w:r>
      <w:r w:rsidR="0004354E">
        <w:t>be equal to</w:t>
      </w:r>
      <w:r w:rsidR="00E56C80">
        <w:t xml:space="preserve"> or larger than</w:t>
      </w:r>
      <w:r w:rsidR="0004354E">
        <w:t xml:space="preserve"> th</w:t>
      </w:r>
      <w:r w:rsidR="00E56C80">
        <w:t>e</w:t>
      </w:r>
      <w:r w:rsidR="0004354E">
        <w:t xml:space="preserve"> RTT</w:t>
      </w:r>
      <w:r w:rsidR="00E56C80">
        <w:t xml:space="preserve"> between the uplink time synchronization refe</w:t>
      </w:r>
      <w:r w:rsidR="00A74595">
        <w:t>r</w:t>
      </w:r>
      <w:r w:rsidR="00E56C80">
        <w:t xml:space="preserve">ence point and the </w:t>
      </w:r>
      <w:proofErr w:type="spellStart"/>
      <w:r w:rsidR="00E56C80">
        <w:t>gNB</w:t>
      </w:r>
      <w:proofErr w:type="spellEnd"/>
      <w:r w:rsidR="0004354E">
        <w:t>.</w:t>
      </w:r>
      <w:r w:rsidR="00FB2B1F">
        <w:t xml:space="preserve"> </w:t>
      </w:r>
    </w:p>
    <w:p w14:paraId="6475B695" w14:textId="5490742D" w:rsidR="00233620" w:rsidRDefault="00233620" w:rsidP="00233620">
      <w:pPr>
        <w:pStyle w:val="Observation"/>
      </w:pPr>
      <w:bookmarkStart w:id="9" w:name="_Toc131755957"/>
      <w:r>
        <w:t xml:space="preserve">With Option 1, the uplink/downlink frame timing will be misaligned at the </w:t>
      </w:r>
      <w:proofErr w:type="spellStart"/>
      <w:r>
        <w:t>gNB</w:t>
      </w:r>
      <w:proofErr w:type="spellEnd"/>
      <w:r>
        <w:t xml:space="preserve"> RX-TX reference point </w:t>
      </w:r>
      <w:r w:rsidR="00EA44FA">
        <w:t xml:space="preserve">(i.e., satellite) </w:t>
      </w:r>
      <w:r>
        <w:t xml:space="preserve">by an </w:t>
      </w:r>
      <w:r w:rsidR="006C1F1C">
        <w:t xml:space="preserve">additional </w:t>
      </w:r>
      <w:r>
        <w:t>amount given by the common TA.</w:t>
      </w:r>
      <w:bookmarkEnd w:id="9"/>
      <w:r>
        <w:t xml:space="preserve"> </w:t>
      </w:r>
    </w:p>
    <w:p w14:paraId="52F21E0E" w14:textId="71DBFCB9" w:rsidR="00233620" w:rsidRDefault="00233620" w:rsidP="00233620">
      <w:pPr>
        <w:pStyle w:val="Observation"/>
      </w:pPr>
      <w:bookmarkStart w:id="10" w:name="_Toc131755958"/>
      <w:r>
        <w:t xml:space="preserve">With Option </w:t>
      </w:r>
      <w:r>
        <w:t>3</w:t>
      </w:r>
      <w:r>
        <w:t xml:space="preserve">, the uplink/downlink frame timing will be misaligned at the </w:t>
      </w:r>
      <w:proofErr w:type="spellStart"/>
      <w:r>
        <w:t>gNB</w:t>
      </w:r>
      <w:proofErr w:type="spellEnd"/>
      <w:r>
        <w:t xml:space="preserve"> RX-TX reference point </w:t>
      </w:r>
      <w:r w:rsidR="00EA44FA">
        <w:t xml:space="preserve">(i.e., </w:t>
      </w:r>
      <w:proofErr w:type="spellStart"/>
      <w:r w:rsidR="00EA44FA">
        <w:t>gNB</w:t>
      </w:r>
      <w:proofErr w:type="spellEnd"/>
      <w:r w:rsidR="00EA44FA">
        <w:t xml:space="preserve">) </w:t>
      </w:r>
      <w:r>
        <w:t xml:space="preserve">by an </w:t>
      </w:r>
      <w:r w:rsidR="005A2CCD">
        <w:t xml:space="preserve">additional </w:t>
      </w:r>
      <w:r>
        <w:t>amount given by the</w:t>
      </w:r>
      <w:r>
        <w:t xml:space="preserve"> RTT between the </w:t>
      </w:r>
      <w:r w:rsidR="0006411E">
        <w:t xml:space="preserve">uplink time synchronization reference point and the </w:t>
      </w:r>
      <w:proofErr w:type="spellStart"/>
      <w:r w:rsidR="0006411E">
        <w:t>gNB</w:t>
      </w:r>
      <w:proofErr w:type="spellEnd"/>
      <w:r w:rsidR="0006411E">
        <w:t xml:space="preserve"> (which may not </w:t>
      </w:r>
      <w:r w:rsidR="00D6742B">
        <w:t>necessarily</w:t>
      </w:r>
      <w:r w:rsidR="0006411E">
        <w:t xml:space="preserve"> equal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mac</m:t>
            </m:r>
          </m:sub>
        </m:sSub>
      </m:oMath>
      <w:r w:rsidR="0006411E">
        <w:t>)</w:t>
      </w:r>
      <w:r>
        <w:t>.</w:t>
      </w:r>
      <w:bookmarkEnd w:id="10"/>
      <w:r>
        <w:t xml:space="preserve"> </w:t>
      </w:r>
    </w:p>
    <w:p w14:paraId="15BC8D99" w14:textId="1E6FE038" w:rsidR="00C0342A" w:rsidRDefault="001E6963" w:rsidP="00091B1E">
      <w:r>
        <w:t>We propose to set the reference point at the satellite to simplify the design.</w:t>
      </w:r>
      <w:r w:rsidR="00373CA5">
        <w:t xml:space="preserve"> The additional timing offset of common TA can </w:t>
      </w:r>
      <w:r w:rsidR="00AF6F37">
        <w:t xml:space="preserve">potentially </w:t>
      </w:r>
      <w:r w:rsidR="00373CA5">
        <w:t xml:space="preserve">be accounted for in the </w:t>
      </w:r>
      <w:proofErr w:type="spellStart"/>
      <w:r w:rsidR="00373CA5">
        <w:t>gNB</w:t>
      </w:r>
      <w:proofErr w:type="spellEnd"/>
      <w:r w:rsidR="00373CA5">
        <w:t xml:space="preserve"> RX TX definition or the multi-RTT calculation.</w:t>
      </w:r>
      <w:r w:rsidR="00D6742B">
        <w:t xml:space="preserve"> </w:t>
      </w:r>
    </w:p>
    <w:p w14:paraId="149013A2" w14:textId="4BF820AB" w:rsidR="000A1CF4" w:rsidRPr="002F3F1B" w:rsidRDefault="00627893" w:rsidP="00091B1E">
      <w:pPr>
        <w:pStyle w:val="Proposal"/>
      </w:pPr>
      <w:bookmarkStart w:id="11" w:name="_Toc131755964"/>
      <w:r>
        <w:t xml:space="preserve">The reference point for the </w:t>
      </w:r>
      <w:proofErr w:type="spellStart"/>
      <w:r>
        <w:t>gNB</w:t>
      </w:r>
      <w:proofErr w:type="spellEnd"/>
      <w:r>
        <w:t xml:space="preserve"> RX TX time difference measurement sh</w:t>
      </w:r>
      <w:r w:rsidR="00845056">
        <w:t>all</w:t>
      </w:r>
      <w:r>
        <w:t xml:space="preserve"> be </w:t>
      </w:r>
      <w:r w:rsidR="00FD4662">
        <w:t>onboard</w:t>
      </w:r>
      <w:r>
        <w:t xml:space="preserve"> the satellite.</w:t>
      </w:r>
      <w:bookmarkEnd w:id="11"/>
      <w:r>
        <w:t xml:space="preserve"> </w:t>
      </w:r>
    </w:p>
    <w:p w14:paraId="716C9311" w14:textId="195652A2" w:rsidR="000C54AA" w:rsidRDefault="00D51613">
      <w:pPr>
        <w:pStyle w:val="Heading1"/>
      </w:pPr>
      <w:r>
        <w:t>3</w:t>
      </w:r>
      <w:r w:rsidR="000C54AA">
        <w:tab/>
        <w:t>Mirror image ambiguity</w:t>
      </w:r>
    </w:p>
    <w:p w14:paraId="45E4D014" w14:textId="02BBB311" w:rsidR="001F33FD" w:rsidRDefault="007F6C51" w:rsidP="000A0652">
      <w:r>
        <w:rPr>
          <w:noProof/>
          <w:lang w:eastAsia="x-none"/>
        </w:rPr>
        <mc:AlternateContent>
          <mc:Choice Requires="wps">
            <w:drawing>
              <wp:anchor distT="0" distB="0" distL="114300" distR="114300" simplePos="0" relativeHeight="251607040" behindDoc="0" locked="0" layoutInCell="1" allowOverlap="1" wp14:anchorId="2EA4B409" wp14:editId="37C45601">
                <wp:simplePos x="0" y="0"/>
                <wp:positionH relativeFrom="column">
                  <wp:posOffset>-2460</wp:posOffset>
                </wp:positionH>
                <wp:positionV relativeFrom="paragraph">
                  <wp:posOffset>262737</wp:posOffset>
                </wp:positionV>
                <wp:extent cx="6122670" cy="949124"/>
                <wp:effectExtent l="0" t="0" r="11430" b="22860"/>
                <wp:wrapNone/>
                <wp:docPr id="5" name="Rectangle 5"/>
                <wp:cNvGraphicFramePr/>
                <a:graphic xmlns:a="http://schemas.openxmlformats.org/drawingml/2006/main">
                  <a:graphicData uri="http://schemas.microsoft.com/office/word/2010/wordprocessingShape">
                    <wps:wsp>
                      <wps:cNvSpPr/>
                      <wps:spPr>
                        <a:xfrm>
                          <a:off x="0" y="0"/>
                          <a:ext cx="6122670" cy="94912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9031E5" id="Rectangle 5" o:spid="_x0000_s1026" style="position:absolute;margin-left:-.2pt;margin-top:20.7pt;width:482.1pt;height:74.75pt;z-index:25160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" filled="f" strokecolor="black [3213]" strokeweight="1pt"/>
            </w:pict>
          </mc:Fallback>
        </mc:AlternateContent>
      </w:r>
      <w:r w:rsidR="001F33FD">
        <w:t>In</w:t>
      </w:r>
      <w:r w:rsidR="00DC461A">
        <w:t xml:space="preserve"> the previous RAN1 meeting, the following agreement was made on mirror image ambiguity.</w:t>
      </w:r>
    </w:p>
    <w:p w14:paraId="528D1BAA" w14:textId="2C0F50D6" w:rsidR="007C62DF" w:rsidRPr="007C62DF" w:rsidRDefault="007C62DF" w:rsidP="007C62DF">
      <w:pPr>
        <w:rPr>
          <w:lang w:val="en-US"/>
        </w:rPr>
      </w:pPr>
      <w:r w:rsidRPr="007C62DF">
        <w:rPr>
          <w:highlight w:val="green"/>
          <w:lang w:val="en-US"/>
        </w:rPr>
        <w:t>Agreement</w:t>
      </w:r>
    </w:p>
    <w:p w14:paraId="0A6B2FDD" w14:textId="42A92372" w:rsidR="007C62DF" w:rsidRPr="007C62DF" w:rsidRDefault="007C62DF" w:rsidP="007C62DF">
      <w:pPr>
        <w:rPr>
          <w:sz w:val="22"/>
          <w:szCs w:val="22"/>
          <w:lang w:val="en-US"/>
        </w:rPr>
      </w:pPr>
      <w:r w:rsidRPr="007C62DF">
        <w:rPr>
          <w:sz w:val="22"/>
          <w:szCs w:val="22"/>
          <w:lang w:val="en-US"/>
        </w:rPr>
        <w:t>Study the following options to resolve the mirror positions ambiguity for multi-RTT positioning:</w:t>
      </w:r>
    </w:p>
    <w:p w14:paraId="4D17E25D" w14:textId="170E559C" w:rsidR="007C62DF" w:rsidRPr="000C5E92" w:rsidRDefault="009A726D" w:rsidP="006A44C1">
      <w:pPr>
        <w:pStyle w:val="ListParagraph"/>
        <w:numPr>
          <w:ilvl w:val="0"/>
          <w:numId w:val="24"/>
        </w:numPr>
        <w:rPr>
          <w:rFonts w:ascii="Times New Roman" w:hAnsi="Times New Roman"/>
          <w:lang w:val="en-US"/>
        </w:rPr>
      </w:pPr>
      <w:r>
        <w:rPr>
          <w:noProof/>
          <w:lang w:eastAsia="x-none"/>
        </w:rPr>
        <w:lastRenderedPageBreak/>
        <mc:AlternateContent>
          <mc:Choice Requires="wps">
            <w:drawing>
              <wp:anchor distT="0" distB="0" distL="114300" distR="114300" simplePos="0" relativeHeight="251636736" behindDoc="0" locked="0" layoutInCell="1" allowOverlap="1" wp14:anchorId="07443983" wp14:editId="32689734">
                <wp:simplePos x="0" y="0"/>
                <wp:positionH relativeFrom="column">
                  <wp:posOffset>14902</wp:posOffset>
                </wp:positionH>
                <wp:positionV relativeFrom="paragraph">
                  <wp:posOffset>-19821</wp:posOffset>
                </wp:positionV>
                <wp:extent cx="6122670" cy="1825014"/>
                <wp:effectExtent l="0" t="0" r="11430" b="22860"/>
                <wp:wrapNone/>
                <wp:docPr id="6" name="Rectangle 6"/>
                <wp:cNvGraphicFramePr/>
                <a:graphic xmlns:a="http://schemas.openxmlformats.org/drawingml/2006/main">
                  <a:graphicData uri="http://schemas.microsoft.com/office/word/2010/wordprocessingShape">
                    <wps:wsp>
                      <wps:cNvSpPr/>
                      <wps:spPr>
                        <a:xfrm>
                          <a:off x="0" y="0"/>
                          <a:ext cx="6122670" cy="182501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247749" id="Rectangle 6" o:spid="_x0000_s1026" style="position:absolute;margin-left:1.15pt;margin-top:-1.55pt;width:482.1pt;height:143.7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" filled="f" strokecolor="black [3213]" strokeweight="1pt"/>
            </w:pict>
          </mc:Fallback>
        </mc:AlternateContent>
      </w:r>
      <w:r w:rsidR="007C62DF" w:rsidRPr="000C5E92">
        <w:rPr>
          <w:rFonts w:ascii="Times New Roman" w:hAnsi="Times New Roman"/>
          <w:lang w:val="en-US"/>
        </w:rPr>
        <w:t xml:space="preserve">Option 1: </w:t>
      </w:r>
      <w:proofErr w:type="spellStart"/>
      <w:r w:rsidR="007C62DF" w:rsidRPr="000C5E92">
        <w:rPr>
          <w:rFonts w:ascii="Times New Roman" w:hAnsi="Times New Roman"/>
          <w:lang w:val="en-US"/>
        </w:rPr>
        <w:t>gNB</w:t>
      </w:r>
      <w:proofErr w:type="spellEnd"/>
      <w:r w:rsidR="007C62DF" w:rsidRPr="000C5E92">
        <w:rPr>
          <w:rFonts w:ascii="Times New Roman" w:hAnsi="Times New Roman"/>
          <w:lang w:val="en-US"/>
        </w:rPr>
        <w:t xml:space="preserve"> or LMF implementation to solve the mirror error issue.</w:t>
      </w:r>
    </w:p>
    <w:p w14:paraId="2853E2A7" w14:textId="570ECB4A" w:rsidR="007C62DF" w:rsidRPr="000C5E92" w:rsidRDefault="007C62DF" w:rsidP="006A44C1">
      <w:pPr>
        <w:pStyle w:val="ListParagraph"/>
        <w:numPr>
          <w:ilvl w:val="1"/>
          <w:numId w:val="24"/>
        </w:numPr>
        <w:rPr>
          <w:rFonts w:ascii="Times New Roman" w:hAnsi="Times New Roman"/>
          <w:lang w:val="en-US"/>
        </w:rPr>
      </w:pPr>
      <w:r w:rsidRPr="000C5E92">
        <w:rPr>
          <w:rFonts w:ascii="Times New Roman" w:hAnsi="Times New Roman"/>
          <w:lang w:val="en-US"/>
        </w:rPr>
        <w:t>FFS: whether there is spec impact</w:t>
      </w:r>
    </w:p>
    <w:p w14:paraId="352AE47B" w14:textId="57E56987" w:rsidR="007C62DF" w:rsidRPr="000C5E92" w:rsidRDefault="007C62DF" w:rsidP="006A44C1">
      <w:pPr>
        <w:pStyle w:val="ListParagraph"/>
        <w:numPr>
          <w:ilvl w:val="0"/>
          <w:numId w:val="24"/>
        </w:numPr>
        <w:rPr>
          <w:rFonts w:ascii="Times New Roman" w:hAnsi="Times New Roman"/>
          <w:lang w:val="en-US"/>
        </w:rPr>
      </w:pPr>
      <w:r w:rsidRPr="000C5E92">
        <w:rPr>
          <w:rFonts w:ascii="Times New Roman" w:hAnsi="Times New Roman"/>
          <w:lang w:val="en-US"/>
        </w:rPr>
        <w:t>Option 2: Reuse existing ECID method (</w:t>
      </w:r>
      <w:proofErr w:type="gramStart"/>
      <w:r w:rsidRPr="000C5E92">
        <w:rPr>
          <w:rFonts w:ascii="Times New Roman" w:hAnsi="Times New Roman"/>
          <w:lang w:val="en-US"/>
        </w:rPr>
        <w:t>e.g.</w:t>
      </w:r>
      <w:proofErr w:type="gramEnd"/>
      <w:r w:rsidRPr="000C5E92">
        <w:rPr>
          <w:rFonts w:ascii="Times New Roman" w:hAnsi="Times New Roman"/>
          <w:lang w:val="en-US"/>
        </w:rPr>
        <w:t xml:space="preserve"> combine UE neighbor measurements to solve the ambiguity between mirror positions), with potential enhancements</w:t>
      </w:r>
    </w:p>
    <w:p w14:paraId="498C04EC" w14:textId="678E2E98" w:rsidR="007C62DF" w:rsidRPr="000C5E92" w:rsidRDefault="007C62DF" w:rsidP="006A44C1">
      <w:pPr>
        <w:pStyle w:val="ListParagraph"/>
        <w:numPr>
          <w:ilvl w:val="0"/>
          <w:numId w:val="24"/>
        </w:numPr>
        <w:rPr>
          <w:rFonts w:ascii="Times New Roman" w:hAnsi="Times New Roman"/>
          <w:lang w:val="en-US"/>
        </w:rPr>
      </w:pPr>
      <w:r w:rsidRPr="000C5E92">
        <w:rPr>
          <w:rFonts w:ascii="Times New Roman" w:hAnsi="Times New Roman"/>
          <w:lang w:val="en-US"/>
        </w:rPr>
        <w:t>Option 3: NR NTN UE should report the Doppler calculated on the service link</w:t>
      </w:r>
    </w:p>
    <w:p w14:paraId="1BA59B17" w14:textId="797394CD" w:rsidR="007C62DF" w:rsidRPr="000C5E92" w:rsidRDefault="007C62DF" w:rsidP="006A44C1">
      <w:pPr>
        <w:pStyle w:val="ListParagraph"/>
        <w:numPr>
          <w:ilvl w:val="0"/>
          <w:numId w:val="24"/>
        </w:numPr>
        <w:rPr>
          <w:rFonts w:ascii="Times New Roman" w:hAnsi="Times New Roman"/>
          <w:lang w:val="en-US"/>
        </w:rPr>
      </w:pPr>
      <w:r w:rsidRPr="000C5E92">
        <w:rPr>
          <w:rFonts w:ascii="Times New Roman" w:hAnsi="Times New Roman"/>
          <w:lang w:val="en-US"/>
        </w:rPr>
        <w:t>Option 4: a VSAT UE should report its beam pointing in respect to satellite beam line of sight</w:t>
      </w:r>
    </w:p>
    <w:p w14:paraId="3B3B9487" w14:textId="114F016F" w:rsidR="007C62DF" w:rsidRPr="000C5E92" w:rsidRDefault="007C62DF" w:rsidP="006A44C1">
      <w:pPr>
        <w:pStyle w:val="ListParagraph"/>
        <w:numPr>
          <w:ilvl w:val="0"/>
          <w:numId w:val="24"/>
        </w:numPr>
        <w:rPr>
          <w:rFonts w:ascii="Times New Roman" w:hAnsi="Times New Roman"/>
          <w:lang w:val="en-US"/>
        </w:rPr>
      </w:pPr>
      <w:r w:rsidRPr="000C5E92">
        <w:rPr>
          <w:rFonts w:ascii="Times New Roman" w:hAnsi="Times New Roman"/>
          <w:lang w:val="en-US"/>
        </w:rPr>
        <w:t>Option 5: Reporting of cell coverage information (</w:t>
      </w:r>
      <w:proofErr w:type="gramStart"/>
      <w:r w:rsidRPr="000C5E92">
        <w:rPr>
          <w:rFonts w:ascii="Times New Roman" w:hAnsi="Times New Roman"/>
          <w:lang w:val="en-US"/>
        </w:rPr>
        <w:t>e.g.</w:t>
      </w:r>
      <w:proofErr w:type="gramEnd"/>
      <w:r w:rsidRPr="000C5E92">
        <w:rPr>
          <w:rFonts w:ascii="Times New Roman" w:hAnsi="Times New Roman"/>
          <w:lang w:val="en-US"/>
        </w:rPr>
        <w:t xml:space="preserve"> cell footprint and reference point, or antenna pattern) to the LMF</w:t>
      </w:r>
    </w:p>
    <w:p w14:paraId="75C6982A" w14:textId="77777777" w:rsidR="00BD6A13" w:rsidRDefault="007C62DF" w:rsidP="000C5E92">
      <w:pPr>
        <w:pStyle w:val="ListParagraph"/>
        <w:numPr>
          <w:ilvl w:val="0"/>
          <w:numId w:val="24"/>
        </w:numPr>
        <w:rPr>
          <w:rFonts w:ascii="Times New Roman" w:hAnsi="Times New Roman"/>
          <w:lang w:val="en-US"/>
        </w:rPr>
      </w:pPr>
      <w:r w:rsidRPr="000C5E92">
        <w:rPr>
          <w:rFonts w:ascii="Times New Roman" w:hAnsi="Times New Roman"/>
          <w:lang w:val="en-US"/>
        </w:rPr>
        <w:t>Option 6: Support and potentially enhance the optional Rel-17 UL-</w:t>
      </w:r>
      <w:proofErr w:type="spellStart"/>
      <w:r w:rsidRPr="000C5E92">
        <w:rPr>
          <w:rFonts w:ascii="Times New Roman" w:hAnsi="Times New Roman"/>
          <w:lang w:val="en-US"/>
        </w:rPr>
        <w:t>AoA</w:t>
      </w:r>
      <w:proofErr w:type="spellEnd"/>
      <w:r w:rsidRPr="000C5E92">
        <w:rPr>
          <w:rFonts w:ascii="Times New Roman" w:hAnsi="Times New Roman"/>
          <w:lang w:val="en-US"/>
        </w:rPr>
        <w:t xml:space="preserve"> measurements defined for multi-RTT positioning</w:t>
      </w:r>
    </w:p>
    <w:p w14:paraId="77BDCA58" w14:textId="326F601A" w:rsidR="007C62DF" w:rsidRPr="000C5E92" w:rsidRDefault="007C62DF" w:rsidP="000C5E92">
      <w:pPr>
        <w:pStyle w:val="ListParagraph"/>
        <w:numPr>
          <w:ilvl w:val="0"/>
          <w:numId w:val="24"/>
        </w:numPr>
        <w:rPr>
          <w:rFonts w:ascii="Times New Roman" w:hAnsi="Times New Roman"/>
          <w:lang w:val="en-US"/>
        </w:rPr>
      </w:pPr>
      <w:r w:rsidRPr="000C5E92">
        <w:rPr>
          <w:rFonts w:ascii="Times New Roman" w:hAnsi="Times New Roman"/>
          <w:lang w:val="en-US"/>
        </w:rPr>
        <w:t>Other solutions are not precluded</w:t>
      </w:r>
    </w:p>
    <w:p w14:paraId="652345B7" w14:textId="77777777" w:rsidR="00DC461A" w:rsidRDefault="00DC461A" w:rsidP="000A0652"/>
    <w:p w14:paraId="05B96205" w14:textId="1E35C7CD" w:rsidR="00894310" w:rsidRDefault="00894310" w:rsidP="000A0652">
      <w:r>
        <w:t>We support Option 6</w:t>
      </w:r>
      <w:r w:rsidR="001D3C5E">
        <w:t xml:space="preserve"> </w:t>
      </w:r>
      <w:r w:rsidR="00D82B48">
        <w:t>as the Rel-17 specification already supports using optional UL-</w:t>
      </w:r>
      <w:proofErr w:type="spellStart"/>
      <w:r w:rsidR="00D82B48">
        <w:t>AoA</w:t>
      </w:r>
      <w:proofErr w:type="spellEnd"/>
      <w:r w:rsidR="00D82B48">
        <w:t xml:space="preserve"> measurements at the </w:t>
      </w:r>
      <w:proofErr w:type="spellStart"/>
      <w:r w:rsidR="00D82B48">
        <w:t>gNB</w:t>
      </w:r>
      <w:proofErr w:type="spellEnd"/>
      <w:r w:rsidR="00D82B48">
        <w:t xml:space="preserve"> in conjunction with the UE/</w:t>
      </w:r>
      <w:proofErr w:type="spellStart"/>
      <w:r w:rsidR="00D82B48">
        <w:t>gNB</w:t>
      </w:r>
      <w:proofErr w:type="spellEnd"/>
      <w:r w:rsidR="00D82B48">
        <w:t xml:space="preserve"> RX-TX time difference measurements to improve the performance of multi-RTT positioning. We think that UL-</w:t>
      </w:r>
      <w:proofErr w:type="spellStart"/>
      <w:r w:rsidR="00D82B48">
        <w:t>AoA</w:t>
      </w:r>
      <w:proofErr w:type="spellEnd"/>
      <w:r w:rsidR="00D82B48">
        <w:t xml:space="preserve"> measurements can be used for resolving the mirror image ambiguity for UE location verification in NTN. We </w:t>
      </w:r>
      <w:r w:rsidR="001D3C5E">
        <w:t xml:space="preserve">are </w:t>
      </w:r>
      <w:r w:rsidR="00546D2F">
        <w:t xml:space="preserve">also </w:t>
      </w:r>
      <w:proofErr w:type="gramStart"/>
      <w:r w:rsidR="00546D2F">
        <w:t>open</w:t>
      </w:r>
      <w:proofErr w:type="gramEnd"/>
      <w:r w:rsidR="00546D2F">
        <w:t xml:space="preserve"> to considering Options 1 and 2. We do not think that Option </w:t>
      </w:r>
      <w:r w:rsidR="001D3C5E">
        <w:t>3 and 4 are needed.</w:t>
      </w:r>
    </w:p>
    <w:p w14:paraId="61E2B06F" w14:textId="036F5DC1" w:rsidR="00CF1E18" w:rsidRDefault="001712E2" w:rsidP="000A0652">
      <w:r>
        <w:t>In the previous</w:t>
      </w:r>
      <w:r w:rsidR="00162E34">
        <w:t xml:space="preserve"> RAN1 </w:t>
      </w:r>
      <w:r>
        <w:t>meeting</w:t>
      </w:r>
      <w:r w:rsidR="00CD2CC2">
        <w:t xml:space="preserve">, </w:t>
      </w:r>
      <w:r>
        <w:t>some companies question</w:t>
      </w:r>
      <w:r w:rsidR="00162E34">
        <w:t>ed</w:t>
      </w:r>
      <w:r>
        <w:t xml:space="preserve"> if </w:t>
      </w:r>
      <w:r w:rsidR="00274A8E">
        <w:t xml:space="preserve">the Rel-17 </w:t>
      </w:r>
      <w:r w:rsidR="00162E34">
        <w:t>UL-</w:t>
      </w:r>
      <w:proofErr w:type="spellStart"/>
      <w:r>
        <w:t>AoA</w:t>
      </w:r>
      <w:proofErr w:type="spellEnd"/>
      <w:r>
        <w:t xml:space="preserve"> measurement can be</w:t>
      </w:r>
      <w:r w:rsidR="00A05204">
        <w:t xml:space="preserve"> performed</w:t>
      </w:r>
      <w:r>
        <w:t xml:space="preserve"> at the satellite antenna </w:t>
      </w:r>
      <w:r w:rsidR="008C6C5C">
        <w:t>with</w:t>
      </w:r>
      <w:r>
        <w:t xml:space="preserve"> </w:t>
      </w:r>
      <w:r w:rsidR="008C6C5C">
        <w:t>a</w:t>
      </w:r>
      <w:r w:rsidR="009E7AB2">
        <w:t xml:space="preserve"> transparent </w:t>
      </w:r>
      <w:r w:rsidR="003354D2">
        <w:t>NTN payload</w:t>
      </w:r>
      <w:r w:rsidR="009E7AB2">
        <w:t xml:space="preserve">. </w:t>
      </w:r>
      <w:r w:rsidR="00274A8E">
        <w:t>To address this concern,</w:t>
      </w:r>
      <w:r w:rsidR="00943F9F">
        <w:t xml:space="preserve"> </w:t>
      </w:r>
      <w:r w:rsidR="00A42EEB">
        <w:t>let us consider t</w:t>
      </w:r>
      <w:r w:rsidR="00CF1E18">
        <w:t xml:space="preserve">he following </w:t>
      </w:r>
      <w:r w:rsidR="008638FC">
        <w:t xml:space="preserve">image and </w:t>
      </w:r>
      <w:r w:rsidR="00CF1E18">
        <w:t xml:space="preserve">excerpt from </w:t>
      </w:r>
      <w:r w:rsidR="00520778">
        <w:t>the Rel-17 Stage-2 description for NR (</w:t>
      </w:r>
      <w:r w:rsidR="00BC2353">
        <w:t xml:space="preserve">Section B.4, </w:t>
      </w:r>
      <w:r w:rsidR="00CF1E18">
        <w:t>TS 38.300</w:t>
      </w:r>
      <w:r w:rsidR="00BC2353">
        <w:t>, Version 17.3.0</w:t>
      </w:r>
      <w:r w:rsidR="00520778">
        <w:t>)</w:t>
      </w:r>
      <w:r w:rsidR="00BC2353">
        <w:t xml:space="preserve"> </w:t>
      </w:r>
      <w:r w:rsidR="00A42EEB">
        <w:t xml:space="preserve">that </w:t>
      </w:r>
      <w:r w:rsidR="00BC2353">
        <w:t>illustrate</w:t>
      </w:r>
      <w:r w:rsidR="008638FC">
        <w:t>s</w:t>
      </w:r>
      <w:r w:rsidR="00BC2353">
        <w:t xml:space="preserve"> an example </w:t>
      </w:r>
      <w:r w:rsidR="008638FC">
        <w:t>implementation</w:t>
      </w:r>
      <w:r w:rsidR="00BC2353">
        <w:t xml:space="preserve"> for an NTN system. It is clear </w:t>
      </w:r>
      <w:r w:rsidR="00DD5C1F">
        <w:t>from the specification text that</w:t>
      </w:r>
      <w:r w:rsidR="008638FC">
        <w:t xml:space="preserve"> </w:t>
      </w:r>
      <w:r w:rsidR="009E62E4">
        <w:t xml:space="preserve">both the </w:t>
      </w:r>
      <w:r w:rsidR="00A347C7">
        <w:t>“</w:t>
      </w:r>
      <w:r w:rsidR="009E62E4">
        <w:t xml:space="preserve">NTN </w:t>
      </w:r>
      <w:r w:rsidR="008F2C94">
        <w:t>se</w:t>
      </w:r>
      <w:r w:rsidR="001976A3">
        <w:t>rvice link provisioning system</w:t>
      </w:r>
      <w:r w:rsidR="00A347C7">
        <w:t>”</w:t>
      </w:r>
      <w:r w:rsidR="009E62E4">
        <w:t xml:space="preserve"> (</w:t>
      </w:r>
      <w:r w:rsidR="001976A3">
        <w:t xml:space="preserve">i.e., </w:t>
      </w:r>
      <w:r w:rsidR="00A347C7">
        <w:t xml:space="preserve">the </w:t>
      </w:r>
      <w:r w:rsidR="009E62E4">
        <w:t xml:space="preserve">NTN payload/gateway) and the </w:t>
      </w:r>
      <w:r w:rsidR="00A347C7">
        <w:t>“</w:t>
      </w:r>
      <w:r w:rsidR="009E62E4">
        <w:t xml:space="preserve">non-NTN infrastructure </w:t>
      </w:r>
      <w:proofErr w:type="spellStart"/>
      <w:r w:rsidR="001976A3">
        <w:t>gNB</w:t>
      </w:r>
      <w:proofErr w:type="spellEnd"/>
      <w:r w:rsidR="001976A3">
        <w:t xml:space="preserve"> functions</w:t>
      </w:r>
      <w:r w:rsidR="00A347C7">
        <w:t>”</w:t>
      </w:r>
      <w:r w:rsidR="001976A3">
        <w:t xml:space="preserve"> </w:t>
      </w:r>
      <w:r w:rsidR="009E62E4">
        <w:t>(</w:t>
      </w:r>
      <w:r w:rsidR="001976A3">
        <w:t xml:space="preserve">i.e., </w:t>
      </w:r>
      <w:r w:rsidR="00A347C7">
        <w:t xml:space="preserve">the </w:t>
      </w:r>
      <w:proofErr w:type="spellStart"/>
      <w:r w:rsidR="009E62E4">
        <w:t>gNB</w:t>
      </w:r>
      <w:proofErr w:type="spellEnd"/>
      <w:r w:rsidR="009E62E4">
        <w:t xml:space="preserve"> on ground) are considered a part of the </w:t>
      </w:r>
      <w:proofErr w:type="spellStart"/>
      <w:r w:rsidR="009E62E4">
        <w:t>gNB</w:t>
      </w:r>
      <w:proofErr w:type="spellEnd"/>
      <w:r w:rsidR="00E074EB">
        <w:t>:</w:t>
      </w:r>
      <w:r w:rsidR="0081642D">
        <w:t xml:space="preserve"> </w:t>
      </w:r>
      <w:r w:rsidR="009E62E4">
        <w:t xml:space="preserve"> </w:t>
      </w:r>
      <w:r w:rsidR="008638FC">
        <w:t xml:space="preserve"> </w:t>
      </w:r>
      <w:r w:rsidR="00DD5C1F">
        <w:t xml:space="preserve"> </w:t>
      </w:r>
      <w:r w:rsidR="00BC2353">
        <w:t xml:space="preserve">  </w:t>
      </w:r>
    </w:p>
    <w:p w14:paraId="5471E7AF" w14:textId="77777777" w:rsidR="00732547" w:rsidRPr="003E3DAD" w:rsidRDefault="00732547" w:rsidP="00732547">
      <w:pPr>
        <w:pStyle w:val="TH"/>
      </w:pPr>
      <w:r w:rsidRPr="003E3DAD">
        <w:object w:dxaOrig="15036" w:dyaOrig="5676" w14:anchorId="4C542DE7">
          <v:shape id="_x0000_i1025" type="#_x0000_t75" style="width:480.3pt;height:180.9pt" o:ole="">
            <v:imagedata r:id="rId13" o:title=""/>
          </v:shape>
          <o:OLEObject Type="Embed" ProgID="Visio.Drawing.11" ShapeID="_x0000_i1025" DrawAspect="Content" ObjectID="_1742369281" r:id="rId14"/>
        </w:object>
      </w:r>
    </w:p>
    <w:p w14:paraId="30D20C93" w14:textId="77777777" w:rsidR="00732547" w:rsidRPr="003E3DAD" w:rsidRDefault="00732547" w:rsidP="00732547">
      <w:pPr>
        <w:pStyle w:val="TF"/>
      </w:pPr>
      <w:r w:rsidRPr="003E3DAD">
        <w:t>Figure B.4-1: NTN based NG-RAN</w:t>
      </w:r>
    </w:p>
    <w:p w14:paraId="305A1F25" w14:textId="4BDFB759" w:rsidR="008776DA" w:rsidRPr="0030099F" w:rsidRDefault="008776DA" w:rsidP="008776DA">
      <w:pPr>
        <w:rPr>
          <w:i/>
          <w:iCs/>
          <w:lang w:eastAsia="zh-CN"/>
        </w:rPr>
      </w:pPr>
      <w:r w:rsidRPr="0030099F">
        <w:rPr>
          <w:i/>
          <w:iCs/>
          <w:lang w:eastAsia="zh-CN"/>
        </w:rPr>
        <w:t xml:space="preserve">The </w:t>
      </w:r>
      <w:proofErr w:type="spellStart"/>
      <w:r w:rsidRPr="0030099F">
        <w:rPr>
          <w:i/>
          <w:iCs/>
          <w:lang w:eastAsia="zh-CN"/>
        </w:rPr>
        <w:t>gNB</w:t>
      </w:r>
      <w:proofErr w:type="spellEnd"/>
      <w:r w:rsidRPr="0030099F">
        <w:rPr>
          <w:i/>
          <w:iCs/>
          <w:lang w:eastAsia="zh-CN"/>
        </w:rPr>
        <w:t xml:space="preserve"> depicted in Figure B.4-1 may be subdivided into non-NTN infrastructure </w:t>
      </w:r>
      <w:proofErr w:type="spellStart"/>
      <w:r w:rsidRPr="0030099F">
        <w:rPr>
          <w:i/>
          <w:iCs/>
          <w:lang w:eastAsia="zh-CN"/>
        </w:rPr>
        <w:t>gNB</w:t>
      </w:r>
      <w:proofErr w:type="spellEnd"/>
      <w:r w:rsidRPr="0030099F">
        <w:rPr>
          <w:i/>
          <w:iCs/>
          <w:lang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C27B4AE" w14:textId="24630328" w:rsidR="005E5DC3" w:rsidRDefault="005968C8" w:rsidP="005E5DC3">
      <w:r>
        <w:t xml:space="preserve">Our view is that in the existing Rel-17 specification, the NTN payload is considered a </w:t>
      </w:r>
      <w:r w:rsidR="00580994">
        <w:t>part</w:t>
      </w:r>
      <w:r>
        <w:t xml:space="preserve"> of the </w:t>
      </w:r>
      <w:proofErr w:type="spellStart"/>
      <w:r>
        <w:t>gNB</w:t>
      </w:r>
      <w:proofErr w:type="spellEnd"/>
      <w:r>
        <w:t>.</w:t>
      </w:r>
      <w:r w:rsidR="00580994">
        <w:t xml:space="preserve"> </w:t>
      </w:r>
      <w:r w:rsidR="00856973">
        <w:t>Moreover,</w:t>
      </w:r>
      <w:r w:rsidR="00374B5F">
        <w:t xml:space="preserve"> the communication protocol between the </w:t>
      </w:r>
      <w:r w:rsidR="00D42950">
        <w:t xml:space="preserve">“NTN service link provisioning system” (i.e., the NTN payload/gateway) and the “non-NTN infrastructure </w:t>
      </w:r>
      <w:proofErr w:type="spellStart"/>
      <w:r w:rsidR="00D42950">
        <w:t>gNB</w:t>
      </w:r>
      <w:proofErr w:type="spellEnd"/>
      <w:r w:rsidR="00D42950">
        <w:t xml:space="preserve"> functions” (i.e., the </w:t>
      </w:r>
      <w:proofErr w:type="spellStart"/>
      <w:r w:rsidR="00D42950">
        <w:t>gNB</w:t>
      </w:r>
      <w:proofErr w:type="spellEnd"/>
      <w:r w:rsidR="00D42950">
        <w:t xml:space="preserve"> on ground) i</w:t>
      </w:r>
      <w:r w:rsidR="00374B5F">
        <w:t>s up to implementation</w:t>
      </w:r>
      <w:r w:rsidR="00856973">
        <w:t xml:space="preserve">. </w:t>
      </w:r>
      <w:r w:rsidR="065E15A3">
        <w:t>More specifically, for the purpose of configuring and performing positioning measurements, the payload with its antenna can be considered as a TRP as defined in TS 3</w:t>
      </w:r>
      <w:r w:rsidR="3EEFE4D9">
        <w:t>8.305</w:t>
      </w:r>
      <w:r w:rsidR="0031616C">
        <w:t>.</w:t>
      </w:r>
      <w:r w:rsidR="065E15A3">
        <w:t xml:space="preserve"> </w:t>
      </w:r>
      <w:r w:rsidR="00856973">
        <w:t>Therefore,</w:t>
      </w:r>
      <w:r w:rsidR="00374B5F">
        <w:t xml:space="preserve"> no specification change is necessary to use</w:t>
      </w:r>
      <w:r w:rsidR="000257DB">
        <w:t xml:space="preserve"> the Rel-17</w:t>
      </w:r>
      <w:r w:rsidR="00374B5F">
        <w:t xml:space="preserve"> UL-AoA measurement functionality in NTN.</w:t>
      </w:r>
      <w:r w:rsidR="00D42950">
        <w:t xml:space="preserve"> </w:t>
      </w:r>
      <w:r>
        <w:t>F</w:t>
      </w:r>
      <w:r w:rsidR="00CD02CF">
        <w:t>or NTN positioning, the NTN payload can be considered as a TRP</w:t>
      </w:r>
      <w:r w:rsidR="00292316">
        <w:t xml:space="preserve"> of the </w:t>
      </w:r>
      <w:proofErr w:type="spellStart"/>
      <w:r w:rsidR="00292316">
        <w:t>gNB</w:t>
      </w:r>
      <w:proofErr w:type="spellEnd"/>
      <w:r w:rsidR="00CD02CF">
        <w:t>, i.e., the Rel-17 UL-</w:t>
      </w:r>
      <w:proofErr w:type="spellStart"/>
      <w:r w:rsidR="00CD02CF">
        <w:t>AoA</w:t>
      </w:r>
      <w:proofErr w:type="spellEnd"/>
      <w:r w:rsidR="00CD02CF">
        <w:t xml:space="preserve"> measurements can be performed at the satellite antenna</w:t>
      </w:r>
      <w:r w:rsidR="005E5DC3">
        <w:t xml:space="preserve"> without</w:t>
      </w:r>
      <w:r w:rsidR="00292316">
        <w:t xml:space="preserve"> requiring a</w:t>
      </w:r>
      <w:r w:rsidR="005E5DC3">
        <w:t xml:space="preserve"> specification change.    </w:t>
      </w:r>
    </w:p>
    <w:p w14:paraId="774528B1" w14:textId="2E256738" w:rsidR="009D4CFA" w:rsidRDefault="009D4CFA" w:rsidP="00CD2800">
      <w:pPr>
        <w:pStyle w:val="Observation"/>
      </w:pPr>
      <w:bookmarkStart w:id="12" w:name="_Toc131755959"/>
      <w:r>
        <w:t>UL-</w:t>
      </w:r>
      <w:proofErr w:type="spellStart"/>
      <w:r>
        <w:t>AoA</w:t>
      </w:r>
      <w:proofErr w:type="spellEnd"/>
      <w:r>
        <w:t xml:space="preserve"> measurement can be</w:t>
      </w:r>
      <w:r w:rsidR="00CD2800">
        <w:t xml:space="preserve"> performed</w:t>
      </w:r>
      <w:r>
        <w:t xml:space="preserve"> at the satellite antenna with a transparent NTN payload.</w:t>
      </w:r>
      <w:bookmarkEnd w:id="12"/>
      <w:r>
        <w:t xml:space="preserve"> </w:t>
      </w:r>
    </w:p>
    <w:p w14:paraId="18E6767B" w14:textId="7956EDE9" w:rsidR="000A0652" w:rsidRDefault="000A0652" w:rsidP="000A0652">
      <w:r>
        <w:lastRenderedPageBreak/>
        <w:t xml:space="preserve">Additionally, SA2 has requested to complete location verification within a preferred period of 30 s and a maximum period of 1 min. </w:t>
      </w:r>
      <w:r w:rsidR="009970A1">
        <w:t xml:space="preserve">In addition to resolving mirror image ambiguity, </w:t>
      </w:r>
      <w:r>
        <w:t>UL-</w:t>
      </w:r>
      <w:proofErr w:type="spellStart"/>
      <w:r>
        <w:t>AoA</w:t>
      </w:r>
      <w:proofErr w:type="spellEnd"/>
      <w:r>
        <w:t xml:space="preserve"> measurements can also help reduce the verification latency for UEs located sufficiently away from a regional or country border </w:t>
      </w:r>
      <w:r>
        <w:fldChar w:fldCharType="begin"/>
      </w:r>
      <w:r>
        <w:instrText xml:space="preserve"> REF _Ref127141469 \r \h </w:instrText>
      </w:r>
      <w:r>
        <w:fldChar w:fldCharType="separate"/>
      </w:r>
      <w:r>
        <w:t>[5]</w:t>
      </w:r>
      <w:r>
        <w:fldChar w:fldCharType="end"/>
      </w:r>
      <w:r>
        <w:t>.</w:t>
      </w:r>
      <w:r w:rsidR="00A002B3">
        <w:t xml:space="preserve"> </w:t>
      </w:r>
      <w:r w:rsidR="00FE7603">
        <w:t>This is because UL-</w:t>
      </w:r>
      <w:proofErr w:type="spellStart"/>
      <w:r w:rsidR="00FE7603">
        <w:t>AoA</w:t>
      </w:r>
      <w:proofErr w:type="spellEnd"/>
      <w:r w:rsidR="00FE7603">
        <w:t xml:space="preserve"> measurement can be performed instantly, </w:t>
      </w:r>
      <w:r w:rsidR="001320E5">
        <w:t xml:space="preserve">thereby reducing the time needed to </w:t>
      </w:r>
      <w:r w:rsidR="00980866">
        <w:t xml:space="preserve">verify UE location </w:t>
      </w:r>
      <w:r w:rsidR="00EE6B07">
        <w:t xml:space="preserve">in certain scenarios (otherwise, relying solely on </w:t>
      </w:r>
      <w:r w:rsidR="00FE7603">
        <w:t>multi-RTT positioning</w:t>
      </w:r>
      <w:r w:rsidR="00850C82">
        <w:t xml:space="preserve"> with a single satellite may take a long time</w:t>
      </w:r>
      <w:r w:rsidR="00EE6B07">
        <w:t>)</w:t>
      </w:r>
      <w:r w:rsidR="00FE7603">
        <w:t>.</w:t>
      </w:r>
      <w:r w:rsidR="00EE6B07">
        <w:t xml:space="preserve"> </w:t>
      </w:r>
      <w:r>
        <w:t xml:space="preserve">Therefore, </w:t>
      </w:r>
      <w:r w:rsidR="006B208D">
        <w:t xml:space="preserve">we support </w:t>
      </w:r>
      <w:r w:rsidR="0022540E">
        <w:t>Option 6</w:t>
      </w:r>
      <w:r>
        <w:t>.</w:t>
      </w:r>
    </w:p>
    <w:p w14:paraId="5C5C07F3" w14:textId="11206ABE" w:rsidR="000A0652" w:rsidRPr="00BE1128" w:rsidRDefault="000A0652" w:rsidP="000A0652">
      <w:pPr>
        <w:pStyle w:val="Proposal"/>
      </w:pPr>
      <w:bookmarkStart w:id="13" w:name="_Toc131755965"/>
      <w:r>
        <w:t>RAN1 to support the optional Rel-17 UL-</w:t>
      </w:r>
      <w:proofErr w:type="spellStart"/>
      <w:r>
        <w:t>AoA</w:t>
      </w:r>
      <w:proofErr w:type="spellEnd"/>
      <w:r>
        <w:t xml:space="preserve"> measurements defined for multi-RTT positioning </w:t>
      </w:r>
      <w:r w:rsidR="00A43E8C">
        <w:t xml:space="preserve">with potential enhancements (if needed) </w:t>
      </w:r>
      <w:r>
        <w:t>to help resolve mirror image ambiguity and reduce UE location verification latency in NTN.</w:t>
      </w:r>
      <w:bookmarkEnd w:id="13"/>
    </w:p>
    <w:p w14:paraId="23FB5FEF" w14:textId="0796EED0" w:rsidR="00544104" w:rsidRDefault="00D51613">
      <w:pPr>
        <w:pStyle w:val="Heading1"/>
      </w:pPr>
      <w:bookmarkStart w:id="14" w:name="_Ref131701044"/>
      <w:r>
        <w:t>4</w:t>
      </w:r>
      <w:r w:rsidR="009A6FC9">
        <w:tab/>
        <w:t xml:space="preserve">Trustworthiness of UE </w:t>
      </w:r>
      <w:r w:rsidR="00162B97">
        <w:t>reporting</w:t>
      </w:r>
      <w:bookmarkEnd w:id="14"/>
    </w:p>
    <w:p w14:paraId="2F2879A0" w14:textId="2C858750" w:rsidR="00BD59CA" w:rsidRDefault="00BD59CA" w:rsidP="00BD59CA">
      <w:pPr>
        <w:rPr>
          <w:rFonts w:ascii="Arial" w:eastAsia="DengXian" w:hAnsi="Arial" w:cs="Arial"/>
        </w:rPr>
      </w:pPr>
      <w:r>
        <w:rPr>
          <w:rFonts w:ascii="Arial" w:eastAsia="DengXian" w:hAnsi="Arial" w:cs="Arial"/>
        </w:rPr>
        <w:t>In the revised WID</w:t>
      </w:r>
      <w:r w:rsidR="00262483">
        <w:rPr>
          <w:rFonts w:ascii="Arial" w:eastAsia="DengXian" w:hAnsi="Arial" w:cs="Arial"/>
        </w:rPr>
        <w:t xml:space="preserve"> </w:t>
      </w:r>
      <w:r w:rsidR="00262483">
        <w:rPr>
          <w:rFonts w:ascii="Arial" w:eastAsia="DengXian" w:hAnsi="Arial" w:cs="Arial"/>
        </w:rPr>
        <w:fldChar w:fldCharType="begin"/>
      </w:r>
      <w:r w:rsidR="00262483">
        <w:rPr>
          <w:rFonts w:ascii="Arial" w:eastAsia="DengXian" w:hAnsi="Arial" w:cs="Arial"/>
        </w:rPr>
        <w:instrText xml:space="preserve"> REF _Ref127142616 \r \h </w:instrText>
      </w:r>
      <w:r w:rsidR="00262483">
        <w:rPr>
          <w:rFonts w:ascii="Arial" w:eastAsia="DengXian" w:hAnsi="Arial" w:cs="Arial"/>
        </w:rPr>
      </w:r>
      <w:r w:rsidR="00262483">
        <w:rPr>
          <w:rFonts w:ascii="Arial" w:eastAsia="DengXian" w:hAnsi="Arial" w:cs="Arial"/>
        </w:rPr>
        <w:fldChar w:fldCharType="separate"/>
      </w:r>
      <w:r w:rsidR="00262483">
        <w:rPr>
          <w:rFonts w:ascii="Arial" w:eastAsia="DengXian" w:hAnsi="Arial" w:cs="Arial"/>
        </w:rPr>
        <w:t>[1]</w:t>
      </w:r>
      <w:r w:rsidR="00262483">
        <w:rPr>
          <w:rFonts w:ascii="Arial" w:eastAsia="DengXian" w:hAnsi="Arial" w:cs="Arial"/>
        </w:rPr>
        <w:fldChar w:fldCharType="end"/>
      </w:r>
      <w:r>
        <w:rPr>
          <w:rFonts w:ascii="Arial" w:eastAsia="DengXian" w:hAnsi="Arial" w:cs="Arial"/>
        </w:rPr>
        <w:t>, the following ensures that the trustworthiness of location verification cannot be compromised.</w:t>
      </w:r>
    </w:p>
    <w:p w14:paraId="20061DA4" w14:textId="66323502" w:rsidR="00BD59CA" w:rsidRPr="00BD59CA" w:rsidRDefault="00BD59CA" w:rsidP="00BD59CA">
      <w:pPr>
        <w:rPr>
          <w:rFonts w:ascii="Arial" w:hAnsi="Arial" w:cs="Arial"/>
          <w:bCs/>
          <w:i/>
          <w:iCs/>
        </w:rPr>
      </w:pPr>
      <w:r w:rsidRPr="00BD59CA">
        <w:rPr>
          <w:rFonts w:ascii="Arial" w:eastAsia="DengXian" w:hAnsi="Arial" w:cs="Arial"/>
          <w:i/>
          <w:iCs/>
        </w:rPr>
        <w:t>“</w:t>
      </w:r>
      <w:r w:rsidRPr="00BD59CA">
        <w:rPr>
          <w:rFonts w:ascii="Arial" w:hAnsi="Arial" w:cs="Arial"/>
          <w:bCs/>
          <w:i/>
          <w:iCs/>
        </w:rPr>
        <w:t>Note 5: The enhancements may be subject to relevant SA WGs (</w:t>
      </w:r>
      <w:proofErr w:type="gramStart"/>
      <w:r w:rsidRPr="00BD59CA">
        <w:rPr>
          <w:rFonts w:ascii="Arial" w:hAnsi="Arial" w:cs="Arial"/>
          <w:bCs/>
          <w:i/>
          <w:iCs/>
        </w:rPr>
        <w:t>e.g.</w:t>
      </w:r>
      <w:proofErr w:type="gramEnd"/>
      <w:r w:rsidRPr="00BD59CA">
        <w:rPr>
          <w:rFonts w:ascii="Arial" w:hAnsi="Arial" w:cs="Arial"/>
          <w:bCs/>
          <w:i/>
          <w:iCs/>
        </w:rPr>
        <w:t xml:space="preserve"> SA3/SA3-LI) feedbacks on the reliability of UE reports involved”</w:t>
      </w:r>
    </w:p>
    <w:p w14:paraId="18EE29DE" w14:textId="29802D39" w:rsidR="009A6FC9" w:rsidRDefault="00C16D89" w:rsidP="00156283">
      <w:pPr>
        <w:jc w:val="both"/>
        <w:rPr>
          <w:rFonts w:ascii="Arial" w:eastAsia="DengXian" w:hAnsi="Arial" w:cs="Arial"/>
        </w:rPr>
      </w:pPr>
      <w:r>
        <w:rPr>
          <w:rFonts w:ascii="Arial" w:eastAsia="DengXian" w:hAnsi="Arial" w:cs="Arial"/>
        </w:rPr>
        <w:t>Let us consider the</w:t>
      </w:r>
      <w:r w:rsidR="00262483">
        <w:rPr>
          <w:rFonts w:ascii="Arial" w:eastAsia="DengXian" w:hAnsi="Arial" w:cs="Arial"/>
        </w:rPr>
        <w:t xml:space="preserve"> </w:t>
      </w:r>
      <w:r>
        <w:rPr>
          <w:rFonts w:ascii="Arial" w:eastAsia="DengXian" w:hAnsi="Arial" w:cs="Arial"/>
        </w:rPr>
        <w:t xml:space="preserve">TA reported by the UE. </w:t>
      </w:r>
      <w:r w:rsidR="009A6FC9" w:rsidRPr="00CA553F">
        <w:rPr>
          <w:rFonts w:ascii="Arial" w:eastAsia="DengXian" w:hAnsi="Arial" w:cs="Arial"/>
        </w:rPr>
        <w:t xml:space="preserve">Even </w:t>
      </w:r>
      <w:r w:rsidR="002F5345">
        <w:rPr>
          <w:rFonts w:ascii="Arial" w:eastAsia="DengXian" w:hAnsi="Arial" w:cs="Arial"/>
        </w:rPr>
        <w:t>if</w:t>
      </w:r>
      <w:r w:rsidR="002F5345" w:rsidRPr="00CA553F">
        <w:rPr>
          <w:rFonts w:ascii="Arial" w:eastAsia="DengXian" w:hAnsi="Arial" w:cs="Arial"/>
        </w:rPr>
        <w:t xml:space="preserve"> </w:t>
      </w:r>
      <w:r w:rsidR="009A6FC9" w:rsidRPr="00CA553F">
        <w:rPr>
          <w:rFonts w:ascii="Arial" w:eastAsia="DengXian" w:hAnsi="Arial" w:cs="Arial"/>
        </w:rPr>
        <w:t xml:space="preserve">the UE reports an incorrect UE location, </w:t>
      </w:r>
      <w:r w:rsidR="00986A0E">
        <w:rPr>
          <w:rFonts w:ascii="Arial" w:eastAsia="DengXian" w:hAnsi="Arial" w:cs="Arial"/>
        </w:rPr>
        <w:t>it</w:t>
      </w:r>
      <w:r w:rsidR="009A6FC9" w:rsidRPr="00CA553F">
        <w:rPr>
          <w:rFonts w:ascii="Arial" w:eastAsia="DengXian" w:hAnsi="Arial" w:cs="Arial"/>
        </w:rPr>
        <w:t xml:space="preserve"> must still use the true UE location for calculating the TA and </w:t>
      </w:r>
      <w:r w:rsidR="002A2100">
        <w:rPr>
          <w:rFonts w:ascii="Arial" w:eastAsia="DengXian" w:hAnsi="Arial" w:cs="Arial"/>
        </w:rPr>
        <w:t>frequency</w:t>
      </w:r>
      <w:r w:rsidR="009A6FC9" w:rsidRPr="00CA553F">
        <w:rPr>
          <w:rFonts w:ascii="Arial" w:eastAsia="DengXian" w:hAnsi="Arial" w:cs="Arial"/>
        </w:rPr>
        <w:t xml:space="preserve"> pre-compensation</w:t>
      </w:r>
      <w:r w:rsidR="002A2100">
        <w:rPr>
          <w:rFonts w:ascii="Arial" w:eastAsia="DengXian" w:hAnsi="Arial" w:cs="Arial"/>
        </w:rPr>
        <w:t xml:space="preserve"> values</w:t>
      </w:r>
      <w:r w:rsidR="001B40EC">
        <w:rPr>
          <w:rFonts w:ascii="Arial" w:eastAsia="DengXian" w:hAnsi="Arial" w:cs="Arial"/>
        </w:rPr>
        <w:t>.</w:t>
      </w:r>
      <w:r w:rsidR="009A6FC9" w:rsidRPr="00CA553F">
        <w:rPr>
          <w:rFonts w:ascii="Arial" w:eastAsia="DengXian" w:hAnsi="Arial" w:cs="Arial"/>
        </w:rPr>
        <w:t xml:space="preserve"> </w:t>
      </w:r>
      <w:r w:rsidR="001B40EC">
        <w:rPr>
          <w:rFonts w:ascii="Arial" w:eastAsia="DengXian" w:hAnsi="Arial" w:cs="Arial"/>
        </w:rPr>
        <w:t>O</w:t>
      </w:r>
      <w:r w:rsidR="009A6FC9" w:rsidRPr="00CA553F">
        <w:rPr>
          <w:rFonts w:ascii="Arial" w:eastAsia="DengXian" w:hAnsi="Arial" w:cs="Arial"/>
        </w:rPr>
        <w:t>therwise</w:t>
      </w:r>
      <w:r w:rsidR="001B40EC">
        <w:rPr>
          <w:rFonts w:ascii="Arial" w:eastAsia="DengXian" w:hAnsi="Arial" w:cs="Arial"/>
        </w:rPr>
        <w:t>,</w:t>
      </w:r>
      <w:r w:rsidR="009A6FC9" w:rsidRPr="00CA553F">
        <w:rPr>
          <w:rFonts w:ascii="Arial" w:eastAsia="DengXian" w:hAnsi="Arial" w:cs="Arial"/>
        </w:rPr>
        <w:t xml:space="preserve"> the </w:t>
      </w:r>
      <w:r w:rsidR="00DD2D30">
        <w:rPr>
          <w:rFonts w:ascii="Arial" w:eastAsia="DengXian" w:hAnsi="Arial" w:cs="Arial"/>
        </w:rPr>
        <w:t xml:space="preserve">NTN </w:t>
      </w:r>
      <w:r w:rsidR="009A6FC9" w:rsidRPr="00CA553F">
        <w:rPr>
          <w:rFonts w:ascii="Arial" w:eastAsia="DengXian" w:hAnsi="Arial" w:cs="Arial"/>
        </w:rPr>
        <w:t xml:space="preserve">UE cannot </w:t>
      </w:r>
      <w:r w:rsidR="001B40EC">
        <w:rPr>
          <w:rFonts w:ascii="Arial" w:eastAsia="DengXian" w:hAnsi="Arial" w:cs="Arial"/>
        </w:rPr>
        <w:t xml:space="preserve">possibly </w:t>
      </w:r>
      <w:r w:rsidR="009A6FC9" w:rsidRPr="00CA553F">
        <w:rPr>
          <w:rFonts w:ascii="Arial" w:eastAsia="DengXian" w:hAnsi="Arial" w:cs="Arial"/>
        </w:rPr>
        <w:t xml:space="preserve">communicate with the </w:t>
      </w:r>
      <w:proofErr w:type="spellStart"/>
      <w:r w:rsidR="00DD2D30">
        <w:rPr>
          <w:rFonts w:ascii="Arial" w:eastAsia="DengXian" w:hAnsi="Arial" w:cs="Arial"/>
        </w:rPr>
        <w:t>gNB</w:t>
      </w:r>
      <w:proofErr w:type="spellEnd"/>
      <w:r w:rsidR="009A6FC9" w:rsidRPr="00CA553F">
        <w:rPr>
          <w:rFonts w:ascii="Arial" w:eastAsia="DengXian" w:hAnsi="Arial" w:cs="Arial"/>
        </w:rPr>
        <w:t xml:space="preserve"> (transmissions arriving at the </w:t>
      </w:r>
      <w:proofErr w:type="spellStart"/>
      <w:r w:rsidR="009A6FC9" w:rsidRPr="00CA553F">
        <w:rPr>
          <w:rFonts w:ascii="Arial" w:eastAsia="DengXian" w:hAnsi="Arial" w:cs="Arial"/>
        </w:rPr>
        <w:t>gNB</w:t>
      </w:r>
      <w:proofErr w:type="spellEnd"/>
      <w:r w:rsidR="009A6FC9" w:rsidRPr="00CA553F">
        <w:rPr>
          <w:rFonts w:ascii="Arial" w:eastAsia="DengXian" w:hAnsi="Arial" w:cs="Arial"/>
        </w:rPr>
        <w:t xml:space="preserve"> will be well outside the cyclic prefix and</w:t>
      </w:r>
      <w:r w:rsidR="0044162E">
        <w:rPr>
          <w:rFonts w:ascii="Arial" w:eastAsia="DengXian" w:hAnsi="Arial" w:cs="Arial"/>
        </w:rPr>
        <w:t>/or</w:t>
      </w:r>
      <w:r w:rsidR="009A6FC9" w:rsidRPr="00CA553F">
        <w:rPr>
          <w:rFonts w:ascii="Arial" w:eastAsia="DengXian" w:hAnsi="Arial" w:cs="Arial"/>
        </w:rPr>
        <w:t xml:space="preserve"> non-aligned with the intended frequency). Thus, a fake reported UE location means </w:t>
      </w:r>
      <w:r w:rsidR="0044162E">
        <w:rPr>
          <w:rFonts w:ascii="Arial" w:eastAsia="DengXian" w:hAnsi="Arial" w:cs="Arial"/>
        </w:rPr>
        <w:t xml:space="preserve">that </w:t>
      </w:r>
      <w:r w:rsidR="009A6FC9" w:rsidRPr="00CA553F">
        <w:rPr>
          <w:rFonts w:ascii="Arial" w:eastAsia="DengXian" w:hAnsi="Arial" w:cs="Arial"/>
        </w:rPr>
        <w:t xml:space="preserve">the 3GPP chipset is already handling two UE locations, and it would be </w:t>
      </w:r>
      <w:r w:rsidR="00975085">
        <w:rPr>
          <w:rFonts w:ascii="Arial" w:eastAsia="DengXian" w:hAnsi="Arial" w:cs="Arial"/>
        </w:rPr>
        <w:t xml:space="preserve">very </w:t>
      </w:r>
      <w:r w:rsidR="009A6FC9" w:rsidRPr="00CA553F">
        <w:rPr>
          <w:rFonts w:ascii="Arial" w:eastAsia="DengXian" w:hAnsi="Arial" w:cs="Arial"/>
        </w:rPr>
        <w:t xml:space="preserve">simple for the UE to report a </w:t>
      </w:r>
      <w:r w:rsidR="00D428FE">
        <w:rPr>
          <w:rFonts w:ascii="Arial" w:eastAsia="DengXian" w:hAnsi="Arial" w:cs="Arial"/>
        </w:rPr>
        <w:t xml:space="preserve">fake </w:t>
      </w:r>
      <w:r w:rsidR="009A6FC9" w:rsidRPr="00CA553F">
        <w:rPr>
          <w:rFonts w:ascii="Arial" w:eastAsia="DengXian" w:hAnsi="Arial" w:cs="Arial"/>
        </w:rPr>
        <w:t xml:space="preserve">TA corresponding to the reported fake UE position. </w:t>
      </w:r>
      <w:r w:rsidR="00156283">
        <w:rPr>
          <w:rFonts w:ascii="Arial" w:eastAsia="DengXian" w:hAnsi="Arial" w:cs="Arial"/>
        </w:rPr>
        <w:t>Therefore</w:t>
      </w:r>
      <w:r w:rsidR="009A6FC9">
        <w:rPr>
          <w:rFonts w:ascii="Arial" w:eastAsia="DengXian" w:hAnsi="Arial" w:cs="Arial"/>
        </w:rPr>
        <w:t>,</w:t>
      </w:r>
      <w:r w:rsidR="00156283">
        <w:rPr>
          <w:rFonts w:ascii="Arial" w:eastAsia="DengXian" w:hAnsi="Arial" w:cs="Arial"/>
        </w:rPr>
        <w:t xml:space="preserve"> we argue that</w:t>
      </w:r>
      <w:r w:rsidR="009A6FC9">
        <w:rPr>
          <w:rFonts w:ascii="Arial" w:eastAsia="DengXian" w:hAnsi="Arial" w:cs="Arial"/>
        </w:rPr>
        <w:t xml:space="preserve"> the reported TA cannot be considered “independent from the location information reported by the UE” as stated in the TR recommendations</w:t>
      </w:r>
      <w:r w:rsidR="00262483">
        <w:rPr>
          <w:rFonts w:ascii="Arial" w:eastAsia="DengXian" w:hAnsi="Arial" w:cs="Arial"/>
        </w:rPr>
        <w:t xml:space="preserve"> </w:t>
      </w:r>
      <w:r w:rsidR="00262483">
        <w:rPr>
          <w:rFonts w:ascii="Arial" w:eastAsia="DengXian" w:hAnsi="Arial" w:cs="Arial"/>
        </w:rPr>
        <w:fldChar w:fldCharType="begin"/>
      </w:r>
      <w:r w:rsidR="00262483">
        <w:rPr>
          <w:rFonts w:ascii="Arial" w:eastAsia="DengXian" w:hAnsi="Arial" w:cs="Arial"/>
        </w:rPr>
        <w:instrText xml:space="preserve"> REF _Ref108803030 \r \h </w:instrText>
      </w:r>
      <w:r w:rsidR="00262483">
        <w:rPr>
          <w:rFonts w:ascii="Arial" w:eastAsia="DengXian" w:hAnsi="Arial" w:cs="Arial"/>
        </w:rPr>
      </w:r>
      <w:r w:rsidR="00262483">
        <w:rPr>
          <w:rFonts w:ascii="Arial" w:eastAsia="DengXian" w:hAnsi="Arial" w:cs="Arial"/>
        </w:rPr>
        <w:fldChar w:fldCharType="separate"/>
      </w:r>
      <w:r w:rsidR="00262483">
        <w:rPr>
          <w:rFonts w:ascii="Arial" w:eastAsia="DengXian" w:hAnsi="Arial" w:cs="Arial"/>
        </w:rPr>
        <w:t>[4]</w:t>
      </w:r>
      <w:r w:rsidR="00262483">
        <w:rPr>
          <w:rFonts w:ascii="Arial" w:eastAsia="DengXian" w:hAnsi="Arial" w:cs="Arial"/>
        </w:rPr>
        <w:fldChar w:fldCharType="end"/>
      </w:r>
      <w:r w:rsidR="009A6FC9">
        <w:rPr>
          <w:rFonts w:ascii="Arial" w:eastAsia="DengXian" w:hAnsi="Arial" w:cs="Arial"/>
        </w:rPr>
        <w:t xml:space="preserve">. </w:t>
      </w:r>
    </w:p>
    <w:p w14:paraId="26BA8FEE" w14:textId="09FB4F83" w:rsidR="006979D6" w:rsidRDefault="009A6FC9" w:rsidP="009A6FC9">
      <w:pPr>
        <w:pStyle w:val="Proposal"/>
        <w:tabs>
          <w:tab w:val="num" w:pos="1304"/>
        </w:tabs>
        <w:ind w:left="1304" w:hanging="1304"/>
        <w:rPr>
          <w:rFonts w:cs="Arial"/>
        </w:rPr>
      </w:pPr>
      <w:bookmarkStart w:id="15" w:name="_Toc115391939"/>
      <w:bookmarkStart w:id="16" w:name="_Toc131755966"/>
      <w:r>
        <w:rPr>
          <w:rFonts w:cs="Arial"/>
        </w:rPr>
        <w:t xml:space="preserve">UE reporting of </w:t>
      </w:r>
      <w:r w:rsidR="008028A9">
        <w:rPr>
          <w:rFonts w:cs="Arial"/>
        </w:rPr>
        <w:t>TA</w:t>
      </w:r>
      <w:r w:rsidR="00156283">
        <w:rPr>
          <w:rFonts w:cs="Arial"/>
        </w:rPr>
        <w:t xml:space="preserve"> </w:t>
      </w:r>
      <w:r>
        <w:rPr>
          <w:rFonts w:cs="Arial"/>
        </w:rPr>
        <w:t xml:space="preserve">cannot be trusted </w:t>
      </w:r>
      <w:r w:rsidR="00676F04">
        <w:rPr>
          <w:rFonts w:cs="Arial"/>
        </w:rPr>
        <w:t xml:space="preserve">for the purpose of network-verified UE location </w:t>
      </w:r>
      <w:r>
        <w:rPr>
          <w:rFonts w:cs="Arial"/>
        </w:rPr>
        <w:t>in NTN.</w:t>
      </w:r>
      <w:bookmarkEnd w:id="16"/>
      <w:r>
        <w:rPr>
          <w:rFonts w:cs="Arial"/>
        </w:rPr>
        <w:t xml:space="preserve"> </w:t>
      </w:r>
      <w:bookmarkEnd w:id="15"/>
    </w:p>
    <w:p w14:paraId="443C472D" w14:textId="70C843E4" w:rsidR="00ED5ECD" w:rsidRDefault="00D51613">
      <w:pPr>
        <w:pStyle w:val="Heading1"/>
      </w:pPr>
      <w:r>
        <w:t>5</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17" w:name="_In-sequence_SDU_delivery"/>
    <w:bookmarkEnd w:id="17"/>
    <w:p w14:paraId="43F68B03" w14:textId="651DAAC4" w:rsidR="00D963DD"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31755952" w:history="1">
        <w:r w:rsidR="00D963DD" w:rsidRPr="004A1ADD">
          <w:rPr>
            <w:rStyle w:val="Hyperlink"/>
            <w:noProof/>
          </w:rPr>
          <w:t>Observation 1</w:t>
        </w:r>
        <w:r w:rsidR="00D963DD">
          <w:rPr>
            <w:rFonts w:asciiTheme="minorHAnsi" w:eastAsiaTheme="minorEastAsia" w:hAnsiTheme="minorHAnsi" w:cstheme="minorBidi"/>
            <w:b w:val="0"/>
            <w:noProof/>
            <w:sz w:val="22"/>
            <w:szCs w:val="22"/>
            <w:lang w:val="en-US" w:eastAsia="en-US"/>
          </w:rPr>
          <w:tab/>
        </w:r>
        <w:r w:rsidR="00D963DD" w:rsidRPr="004A1ADD">
          <w:rPr>
            <w:rStyle w:val="Hyperlink"/>
            <w:noProof/>
          </w:rPr>
          <w:t>Options (1 and 3) based on enhancing the legacy UE RX-TX time difference have a low specification effort if concerns about the potentially large timing error can be addressed.</w:t>
        </w:r>
      </w:hyperlink>
    </w:p>
    <w:p w14:paraId="643FBEAA" w14:textId="614B2846"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3" w:history="1">
        <w:r w:rsidRPr="004A1ADD">
          <w:rPr>
            <w:rStyle w:val="Hyperlink"/>
            <w:noProof/>
          </w:rPr>
          <w:t>Observation 2</w:t>
        </w:r>
        <w:r>
          <w:rPr>
            <w:rFonts w:asciiTheme="minorHAnsi" w:eastAsiaTheme="minorEastAsia" w:hAnsiTheme="minorHAnsi" w:cstheme="minorBidi"/>
            <w:b w:val="0"/>
            <w:noProof/>
            <w:sz w:val="22"/>
            <w:szCs w:val="22"/>
            <w:lang w:val="en-US" w:eastAsia="en-US"/>
          </w:rPr>
          <w:tab/>
        </w:r>
        <w:r w:rsidRPr="004A1ADD">
          <w:rPr>
            <w:rStyle w:val="Hyperlink"/>
            <w:noProof/>
          </w:rPr>
          <w:t>Option (2) based on introducing a new UE RX-TX time difference measurement is more robust to timing errors but entails a high specification effort.</w:t>
        </w:r>
      </w:hyperlink>
    </w:p>
    <w:p w14:paraId="7C827205" w14:textId="264D5A78"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4" w:history="1">
        <w:r w:rsidRPr="004A1ADD">
          <w:rPr>
            <w:rStyle w:val="Hyperlink"/>
            <w:noProof/>
          </w:rPr>
          <w:t>Observation 3</w:t>
        </w:r>
        <w:r>
          <w:rPr>
            <w:rFonts w:asciiTheme="minorHAnsi" w:eastAsiaTheme="minorEastAsia" w:hAnsiTheme="minorHAnsi" w:cstheme="minorBidi"/>
            <w:b w:val="0"/>
            <w:noProof/>
            <w:sz w:val="22"/>
            <w:szCs w:val="22"/>
            <w:lang w:val="en-US" w:eastAsia="en-US"/>
          </w:rPr>
          <w:tab/>
        </w:r>
        <w:r w:rsidRPr="004A1ADD">
          <w:rPr>
            <w:rStyle w:val="Hyperlink"/>
            <w:noProof/>
          </w:rPr>
          <w:t>The description of gNB RX TX time difference in NTN will depend on how the UE RX-TX time difference is defined.</w:t>
        </w:r>
      </w:hyperlink>
    </w:p>
    <w:p w14:paraId="335D2A18" w14:textId="57B5DD33"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5" w:history="1">
        <w:r w:rsidRPr="004A1ADD">
          <w:rPr>
            <w:rStyle w:val="Hyperlink"/>
            <w:noProof/>
          </w:rPr>
          <w:t>Observation 4</w:t>
        </w:r>
        <w:r>
          <w:rPr>
            <w:rFonts w:asciiTheme="minorHAnsi" w:eastAsiaTheme="minorEastAsia" w:hAnsiTheme="minorHAnsi" w:cstheme="minorBidi"/>
            <w:b w:val="0"/>
            <w:noProof/>
            <w:sz w:val="22"/>
            <w:szCs w:val="22"/>
            <w:lang w:val="en-US" w:eastAsia="en-US"/>
          </w:rPr>
          <w:tab/>
        </w:r>
        <w:r w:rsidRPr="004A1ADD">
          <w:rPr>
            <w:rStyle w:val="Hyperlink"/>
            <w:noProof/>
          </w:rPr>
          <w:t>The reference point for the gNB RX-TX time difference measurement is the physical point (i.e., TRP) where the measurement can be performed.</w:t>
        </w:r>
      </w:hyperlink>
    </w:p>
    <w:p w14:paraId="1824B35D" w14:textId="04FCF2B5"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6" w:history="1">
        <w:r w:rsidRPr="004A1ADD">
          <w:rPr>
            <w:rStyle w:val="Hyperlink"/>
            <w:noProof/>
          </w:rPr>
          <w:t>Observation 5</w:t>
        </w:r>
        <w:r>
          <w:rPr>
            <w:rFonts w:asciiTheme="minorHAnsi" w:eastAsiaTheme="minorEastAsia" w:hAnsiTheme="minorHAnsi" w:cstheme="minorBidi"/>
            <w:b w:val="0"/>
            <w:noProof/>
            <w:sz w:val="22"/>
            <w:szCs w:val="22"/>
            <w:lang w:val="en-US" w:eastAsia="en-US"/>
          </w:rPr>
          <w:tab/>
        </w:r>
        <w:r w:rsidRPr="004A1ADD">
          <w:rPr>
            <w:rStyle w:val="Hyperlink"/>
            <w:noProof/>
          </w:rPr>
          <w:t>The reference points for the gNB RX-TX time difference measurement and the uplink time synchronization will possibly be different.</w:t>
        </w:r>
      </w:hyperlink>
    </w:p>
    <w:p w14:paraId="5301A5B0" w14:textId="16B66E0B"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7" w:history="1">
        <w:r w:rsidRPr="004A1ADD">
          <w:rPr>
            <w:rStyle w:val="Hyperlink"/>
            <w:noProof/>
          </w:rPr>
          <w:t>Observation 6</w:t>
        </w:r>
        <w:r>
          <w:rPr>
            <w:rFonts w:asciiTheme="minorHAnsi" w:eastAsiaTheme="minorEastAsia" w:hAnsiTheme="minorHAnsi" w:cstheme="minorBidi"/>
            <w:b w:val="0"/>
            <w:noProof/>
            <w:sz w:val="22"/>
            <w:szCs w:val="22"/>
            <w:lang w:val="en-US" w:eastAsia="en-US"/>
          </w:rPr>
          <w:tab/>
        </w:r>
        <w:r w:rsidRPr="004A1ADD">
          <w:rPr>
            <w:rStyle w:val="Hyperlink"/>
            <w:noProof/>
          </w:rPr>
          <w:t>With Option 1, the uplink/downlink frame timing will be misaligned at the gNB RX-TX reference point (i.e., satellite) by an additional amount given by the common TA.</w:t>
        </w:r>
      </w:hyperlink>
    </w:p>
    <w:p w14:paraId="013E45E8" w14:textId="281D19B3"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8" w:history="1">
        <w:r w:rsidRPr="004A1ADD">
          <w:rPr>
            <w:rStyle w:val="Hyperlink"/>
            <w:noProof/>
          </w:rPr>
          <w:t>Observation 7</w:t>
        </w:r>
        <w:r>
          <w:rPr>
            <w:rFonts w:asciiTheme="minorHAnsi" w:eastAsiaTheme="minorEastAsia" w:hAnsiTheme="minorHAnsi" w:cstheme="minorBidi"/>
            <w:b w:val="0"/>
            <w:noProof/>
            <w:sz w:val="22"/>
            <w:szCs w:val="22"/>
            <w:lang w:val="en-US" w:eastAsia="en-US"/>
          </w:rPr>
          <w:tab/>
        </w:r>
        <w:r w:rsidRPr="004A1ADD">
          <w:rPr>
            <w:rStyle w:val="Hyperlink"/>
            <w:noProof/>
          </w:rPr>
          <w:t xml:space="preserve">With Option 3, the uplink/downlink frame timing will be misaligned at the gNB RX-TX reference point (i.e., gNB) by an additional amount given by the RTT between the uplink time synchronization reference point and the gNB (which may not necessarily equal </w:t>
        </w:r>
        <m:oMath>
          <m:r>
            <m:rPr>
              <m:sty m:val="bi"/>
            </m:rPr>
            <w:rPr>
              <w:rStyle w:val="Hyperlink"/>
              <w:rFonts w:ascii="Cambria Math" w:hAnsi="Cambria Math"/>
              <w:noProof/>
            </w:rPr>
            <m:t>Kmac</m:t>
          </m:r>
        </m:oMath>
        <w:r w:rsidRPr="004A1ADD">
          <w:rPr>
            <w:rStyle w:val="Hyperlink"/>
            <w:noProof/>
          </w:rPr>
          <w:t>).</w:t>
        </w:r>
      </w:hyperlink>
    </w:p>
    <w:p w14:paraId="4D0C7726" w14:textId="791D64FA"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59" w:history="1">
        <w:r w:rsidRPr="004A1ADD">
          <w:rPr>
            <w:rStyle w:val="Hyperlink"/>
            <w:noProof/>
          </w:rPr>
          <w:t>Observation 8</w:t>
        </w:r>
        <w:r>
          <w:rPr>
            <w:rFonts w:asciiTheme="minorHAnsi" w:eastAsiaTheme="minorEastAsia" w:hAnsiTheme="minorHAnsi" w:cstheme="minorBidi"/>
            <w:b w:val="0"/>
            <w:noProof/>
            <w:sz w:val="22"/>
            <w:szCs w:val="22"/>
            <w:lang w:val="en-US" w:eastAsia="en-US"/>
          </w:rPr>
          <w:tab/>
        </w:r>
        <w:r w:rsidRPr="004A1ADD">
          <w:rPr>
            <w:rStyle w:val="Hyperlink"/>
            <w:noProof/>
          </w:rPr>
          <w:t>UL-AoA measurement can be performed at the satellite antenna with a transparent NTN payload.</w:t>
        </w:r>
      </w:hyperlink>
    </w:p>
    <w:p w14:paraId="1595D08F" w14:textId="7243CA8A" w:rsidR="000C11D5" w:rsidRDefault="000C11D5" w:rsidP="000C11D5">
      <w:pPr>
        <w:pStyle w:val="BodyText"/>
        <w:rPr>
          <w:b/>
          <w:bCs/>
        </w:rPr>
      </w:pPr>
      <w:r>
        <w:rPr>
          <w:b/>
          <w:bCs/>
        </w:rPr>
        <w:fldChar w:fldCharType="end"/>
      </w:r>
    </w:p>
    <w:p w14:paraId="2F6EA98F" w14:textId="77777777"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407C348D" w14:textId="38AFD5B4" w:rsidR="00D963DD"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5960" w:history="1">
        <w:r w:rsidR="00D963DD" w:rsidRPr="009E6892">
          <w:rPr>
            <w:rStyle w:val="Hyperlink"/>
            <w:noProof/>
          </w:rPr>
          <w:t>Proposal 1</w:t>
        </w:r>
        <w:r w:rsidR="00D963DD">
          <w:rPr>
            <w:rFonts w:asciiTheme="minorHAnsi" w:eastAsiaTheme="minorEastAsia" w:hAnsiTheme="minorHAnsi" w:cstheme="minorBidi"/>
            <w:b w:val="0"/>
            <w:noProof/>
            <w:sz w:val="22"/>
            <w:szCs w:val="22"/>
            <w:lang w:val="en-US" w:eastAsia="en-US"/>
          </w:rPr>
          <w:tab/>
        </w:r>
        <w:r w:rsidR="00D963DD" w:rsidRPr="009E6892">
          <w:rPr>
            <w:rStyle w:val="Hyperlink"/>
            <w:noProof/>
          </w:rPr>
          <w:t>RAN1 to select a way forward for UE RX-TX time difference measurement after discussing the technical merits of Options 1, 2 and 3.</w:t>
        </w:r>
      </w:hyperlink>
    </w:p>
    <w:p w14:paraId="77F8CAE7" w14:textId="1DF81B13"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61" w:history="1">
        <w:r w:rsidRPr="009E6892">
          <w:rPr>
            <w:rStyle w:val="Hyperlink"/>
            <w:noProof/>
          </w:rPr>
          <w:t>Proposal 2</w:t>
        </w:r>
        <w:r>
          <w:rPr>
            <w:rFonts w:asciiTheme="minorHAnsi" w:eastAsiaTheme="minorEastAsia" w:hAnsiTheme="minorHAnsi" w:cstheme="minorBidi"/>
            <w:b w:val="0"/>
            <w:noProof/>
            <w:sz w:val="22"/>
            <w:szCs w:val="22"/>
            <w:lang w:val="en-US" w:eastAsia="en-US"/>
          </w:rPr>
          <w:tab/>
        </w:r>
        <w:r w:rsidRPr="009E6892">
          <w:rPr>
            <w:rStyle w:val="Hyperlink"/>
            <w:noProof/>
          </w:rPr>
          <w:t>For UE RX-TX time difference measurement in NTN, options based on TA report cannot be used since it is derived from the GNSS position which cannot be trusted.</w:t>
        </w:r>
      </w:hyperlink>
    </w:p>
    <w:p w14:paraId="1E8CFD46" w14:textId="1AA982DB"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62" w:history="1">
        <w:r w:rsidRPr="009E6892">
          <w:rPr>
            <w:rStyle w:val="Hyperlink"/>
            <w:noProof/>
          </w:rPr>
          <w:t>Proposal 3</w:t>
        </w:r>
        <w:r>
          <w:rPr>
            <w:rFonts w:asciiTheme="minorHAnsi" w:eastAsiaTheme="minorEastAsia" w:hAnsiTheme="minorHAnsi" w:cstheme="minorBidi"/>
            <w:b w:val="0"/>
            <w:noProof/>
            <w:sz w:val="22"/>
            <w:szCs w:val="22"/>
            <w:lang w:val="en-US" w:eastAsia="en-US"/>
          </w:rPr>
          <w:tab/>
        </w:r>
        <w:r w:rsidRPr="009E6892">
          <w:rPr>
            <w:rStyle w:val="Hyperlink"/>
            <w:noProof/>
          </w:rPr>
          <w:t>RAN1 to select Option 2 or 3 for gNB RX-TX time difference measurement if UE RX-TX time difference measurement in NTN is based on enhancing the legacy definition.</w:t>
        </w:r>
      </w:hyperlink>
    </w:p>
    <w:p w14:paraId="21DD3BED" w14:textId="518B69BB"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63" w:history="1">
        <w:r w:rsidRPr="009E6892">
          <w:rPr>
            <w:rStyle w:val="Hyperlink"/>
            <w:noProof/>
          </w:rPr>
          <w:t>Proposal 4</w:t>
        </w:r>
        <w:r>
          <w:rPr>
            <w:rFonts w:asciiTheme="minorHAnsi" w:eastAsiaTheme="minorEastAsia" w:hAnsiTheme="minorHAnsi" w:cstheme="minorBidi"/>
            <w:b w:val="0"/>
            <w:noProof/>
            <w:sz w:val="22"/>
            <w:szCs w:val="22"/>
            <w:lang w:val="en-US" w:eastAsia="en-US"/>
          </w:rPr>
          <w:tab/>
        </w:r>
        <w:r w:rsidRPr="009E6892">
          <w:rPr>
            <w:rStyle w:val="Hyperlink"/>
            <w:noProof/>
          </w:rPr>
          <w:t>RAN1 to select Option 4 for gNB RX-TX time difference measurement if a new UE RX-TX time difference measurement is introduced for NTN based on the actual transmission of UL-SRS and reception of DL-PRS.</w:t>
        </w:r>
      </w:hyperlink>
    </w:p>
    <w:p w14:paraId="3F50B03D" w14:textId="5399774A"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64" w:history="1">
        <w:r w:rsidRPr="009E6892">
          <w:rPr>
            <w:rStyle w:val="Hyperlink"/>
            <w:noProof/>
          </w:rPr>
          <w:t>Proposal 5</w:t>
        </w:r>
        <w:r>
          <w:rPr>
            <w:rFonts w:asciiTheme="minorHAnsi" w:eastAsiaTheme="minorEastAsia" w:hAnsiTheme="minorHAnsi" w:cstheme="minorBidi"/>
            <w:b w:val="0"/>
            <w:noProof/>
            <w:sz w:val="22"/>
            <w:szCs w:val="22"/>
            <w:lang w:val="en-US" w:eastAsia="en-US"/>
          </w:rPr>
          <w:tab/>
        </w:r>
        <w:r w:rsidRPr="009E6892">
          <w:rPr>
            <w:rStyle w:val="Hyperlink"/>
            <w:noProof/>
          </w:rPr>
          <w:t>The reference point for the gNB RX TX time difference measurement shall be onboard the satellite.</w:t>
        </w:r>
      </w:hyperlink>
    </w:p>
    <w:p w14:paraId="1585F665" w14:textId="3DF5FA4A"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65" w:history="1">
        <w:r w:rsidRPr="009E6892">
          <w:rPr>
            <w:rStyle w:val="Hyperlink"/>
            <w:noProof/>
          </w:rPr>
          <w:t>Proposal 6</w:t>
        </w:r>
        <w:r>
          <w:rPr>
            <w:rFonts w:asciiTheme="minorHAnsi" w:eastAsiaTheme="minorEastAsia" w:hAnsiTheme="minorHAnsi" w:cstheme="minorBidi"/>
            <w:b w:val="0"/>
            <w:noProof/>
            <w:sz w:val="22"/>
            <w:szCs w:val="22"/>
            <w:lang w:val="en-US" w:eastAsia="en-US"/>
          </w:rPr>
          <w:tab/>
        </w:r>
        <w:r w:rsidRPr="009E6892">
          <w:rPr>
            <w:rStyle w:val="Hyperlink"/>
            <w:noProof/>
          </w:rPr>
          <w:t>RAN1 to support the optional Rel-17 UL-AoA measurements defined for multi-RTT positioning with potential enhancements (if needed) to help resolve mirror image ambiguity and reduce UE location verification latency in NTN.</w:t>
        </w:r>
      </w:hyperlink>
    </w:p>
    <w:p w14:paraId="4F4A3930" w14:textId="430EE8D5" w:rsidR="00D963DD" w:rsidRDefault="00D963D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5966" w:history="1">
        <w:r w:rsidRPr="009E6892">
          <w:rPr>
            <w:rStyle w:val="Hyperlink"/>
            <w:rFonts w:cs="Arial"/>
            <w:noProof/>
          </w:rPr>
          <w:t>Proposal 7</w:t>
        </w:r>
        <w:r>
          <w:rPr>
            <w:rFonts w:asciiTheme="minorHAnsi" w:eastAsiaTheme="minorEastAsia" w:hAnsiTheme="minorHAnsi" w:cstheme="minorBidi"/>
            <w:b w:val="0"/>
            <w:noProof/>
            <w:sz w:val="22"/>
            <w:szCs w:val="22"/>
            <w:lang w:val="en-US" w:eastAsia="en-US"/>
          </w:rPr>
          <w:tab/>
        </w:r>
        <w:r w:rsidRPr="009E6892">
          <w:rPr>
            <w:rStyle w:val="Hyperlink"/>
            <w:rFonts w:cs="Arial"/>
            <w:noProof/>
          </w:rPr>
          <w:t>UE reporting of TA cannot be trusted for the purpose of network-verified UE location in NTN.</w:t>
        </w:r>
      </w:hyperlink>
    </w:p>
    <w:p w14:paraId="12591AC7" w14:textId="6D80BEA0"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06095D07" w14:textId="17F1FBAB" w:rsidR="005C778A" w:rsidRDefault="005C778A" w:rsidP="005C778A">
      <w:pPr>
        <w:pStyle w:val="Reference"/>
      </w:pPr>
      <w:bookmarkStart w:id="18" w:name="_Ref127142616"/>
      <w:bookmarkStart w:id="19" w:name="_Ref108803014"/>
      <w:r w:rsidRPr="00B20243">
        <w:t>RP-22</w:t>
      </w:r>
      <w:r>
        <w:t>35</w:t>
      </w:r>
      <w:r w:rsidR="00262483">
        <w:t>34</w:t>
      </w:r>
      <w:r>
        <w:t xml:space="preserve">, </w:t>
      </w:r>
      <w:r w:rsidR="00262483">
        <w:t xml:space="preserve">Revised </w:t>
      </w:r>
      <w:r>
        <w:t>WID, “</w:t>
      </w:r>
      <w:r>
        <w:rPr>
          <w:rFonts w:cs="Arial"/>
          <w:iCs/>
          <w:szCs w:val="36"/>
        </w:rPr>
        <w:t>NR NTN (Non-Terrestrial Networks) enhancements</w:t>
      </w:r>
      <w:r>
        <w:t>”, RAN#98-e, December 2022.</w:t>
      </w:r>
      <w:bookmarkEnd w:id="18"/>
    </w:p>
    <w:p w14:paraId="758B8A77" w14:textId="30C7AD41" w:rsidR="00D946E9" w:rsidRDefault="00D946E9" w:rsidP="00D946E9">
      <w:pPr>
        <w:pStyle w:val="Reference"/>
      </w:pPr>
      <w:r w:rsidRPr="00B20243">
        <w:t>RP-22</w:t>
      </w:r>
      <w:r w:rsidR="003F7D9C">
        <w:t>2654</w:t>
      </w:r>
      <w:r>
        <w:t>, WID, “</w:t>
      </w:r>
      <w:r>
        <w:rPr>
          <w:rFonts w:cs="Arial"/>
          <w:iCs/>
          <w:szCs w:val="36"/>
        </w:rPr>
        <w:t>NR NTN (Non-Terrestrial Networks) enhancements</w:t>
      </w:r>
      <w:r>
        <w:t>”, RAN#9</w:t>
      </w:r>
      <w:r w:rsidR="003F7D9C">
        <w:t>7-e</w:t>
      </w:r>
      <w:r>
        <w:t xml:space="preserve">, </w:t>
      </w:r>
      <w:r w:rsidR="00FA5F40">
        <w:t xml:space="preserve">September </w:t>
      </w:r>
      <w:r>
        <w:t>2022.</w:t>
      </w:r>
      <w:bookmarkEnd w:id="19"/>
    </w:p>
    <w:p w14:paraId="054BF5B7" w14:textId="4B32C082" w:rsidR="00D946E9" w:rsidRDefault="00D946E9" w:rsidP="00D946E9">
      <w:pPr>
        <w:pStyle w:val="Reference"/>
      </w:pPr>
      <w:bookmarkStart w:id="20" w:name="_Ref108803026"/>
      <w:r w:rsidRPr="00B20243">
        <w:t>RP-221820</w:t>
      </w:r>
      <w:r>
        <w:t>, SID, “Study on requirements and use cases for network verified UE location for Non-Terrestrial-Networks (NTN) in NR”, RAN#96, Budapest, Hungary, June 2022.</w:t>
      </w:r>
      <w:bookmarkEnd w:id="20"/>
    </w:p>
    <w:p w14:paraId="12E03E1F" w14:textId="0E4A9671" w:rsidR="006F0EC4" w:rsidRDefault="00D946E9" w:rsidP="00D946E9">
      <w:pPr>
        <w:pStyle w:val="Reference"/>
      </w:pPr>
      <w:bookmarkStart w:id="21" w:name="_Ref108803030"/>
      <w:r>
        <w:t>TR 38.882 v1</w:t>
      </w:r>
      <w:r w:rsidR="00D96504">
        <w:t>8</w:t>
      </w:r>
      <w:r>
        <w:t>.0.0, “Study on requirements and use cases for network verified UE location for Non-Terrestrial-Networks (NTN) in NR (Release 18)”, June 2022.</w:t>
      </w:r>
      <w:bookmarkEnd w:id="21"/>
    </w:p>
    <w:p w14:paraId="5E7A3488" w14:textId="113E2A30" w:rsidR="00AF1FF2" w:rsidRPr="00A168A2" w:rsidRDefault="00AF1FF2" w:rsidP="00D946E9">
      <w:pPr>
        <w:pStyle w:val="Reference"/>
      </w:pPr>
      <w:bookmarkStart w:id="22" w:name="_Ref127141469"/>
      <w:r w:rsidRPr="00421680">
        <w:rPr>
          <w:szCs w:val="24"/>
        </w:rPr>
        <w:t>R1-22</w:t>
      </w:r>
      <w:r>
        <w:rPr>
          <w:szCs w:val="24"/>
        </w:rPr>
        <w:t>11765</w:t>
      </w:r>
      <w:r>
        <w:t>, “</w:t>
      </w:r>
      <w:r w:rsidRPr="00C5630B">
        <w:t xml:space="preserve">On </w:t>
      </w:r>
      <w:r>
        <w:t>network verified UE location in NR NTN”, RAN1#111, Toulouse, France, November 14</w:t>
      </w:r>
      <w:r w:rsidRPr="002107C3">
        <w:rPr>
          <w:vertAlign w:val="superscript"/>
        </w:rPr>
        <w:t>th</w:t>
      </w:r>
      <w:r>
        <w:t xml:space="preserve"> – 18</w:t>
      </w:r>
      <w:r w:rsidRPr="002107C3">
        <w:rPr>
          <w:vertAlign w:val="superscript"/>
        </w:rPr>
        <w:t>th</w:t>
      </w:r>
      <w:r>
        <w:t>, 2022.</w:t>
      </w:r>
      <w:bookmarkEnd w:id="22"/>
    </w:p>
    <w:sectPr w:rsidR="00AF1FF2" w:rsidRPr="00A168A2"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2BEF" w14:textId="77777777" w:rsidR="00910935" w:rsidRDefault="00910935">
      <w:r>
        <w:separator/>
      </w:r>
    </w:p>
  </w:endnote>
  <w:endnote w:type="continuationSeparator" w:id="0">
    <w:p w14:paraId="6A06E2FE" w14:textId="77777777" w:rsidR="00910935" w:rsidRDefault="00910935">
      <w:r>
        <w:continuationSeparator/>
      </w:r>
    </w:p>
  </w:endnote>
  <w:endnote w:type="continuationNotice" w:id="1">
    <w:p w14:paraId="033EFCA5" w14:textId="77777777" w:rsidR="00910935" w:rsidRDefault="00910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A80C" w14:textId="77777777" w:rsidR="00910935" w:rsidRDefault="00910935">
      <w:r>
        <w:separator/>
      </w:r>
    </w:p>
  </w:footnote>
  <w:footnote w:type="continuationSeparator" w:id="0">
    <w:p w14:paraId="004231E5" w14:textId="77777777" w:rsidR="00910935" w:rsidRDefault="00910935">
      <w:r>
        <w:continuationSeparator/>
      </w:r>
    </w:p>
  </w:footnote>
  <w:footnote w:type="continuationNotice" w:id="1">
    <w:p w14:paraId="155A716C" w14:textId="77777777" w:rsidR="00910935" w:rsidRDefault="00910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603804025">
    <w:abstractNumId w:val="17"/>
  </w:num>
  <w:num w:numId="2" w16cid:durableId="1513298623">
    <w:abstractNumId w:val="12"/>
  </w:num>
  <w:num w:numId="3" w16cid:durableId="1311134859">
    <w:abstractNumId w:val="0"/>
  </w:num>
  <w:num w:numId="4" w16cid:durableId="267936509">
    <w:abstractNumId w:val="18"/>
  </w:num>
  <w:num w:numId="5" w16cid:durableId="1010447882">
    <w:abstractNumId w:val="20"/>
  </w:num>
  <w:num w:numId="6" w16cid:durableId="933783723">
    <w:abstractNumId w:val="22"/>
  </w:num>
  <w:num w:numId="7" w16cid:durableId="1647467804">
    <w:abstractNumId w:val="6"/>
  </w:num>
  <w:num w:numId="8" w16cid:durableId="1748383013">
    <w:abstractNumId w:val="8"/>
  </w:num>
  <w:num w:numId="9" w16cid:durableId="486409487">
    <w:abstractNumId w:val="3"/>
  </w:num>
  <w:num w:numId="10" w16cid:durableId="1201746315">
    <w:abstractNumId w:val="26"/>
  </w:num>
  <w:num w:numId="11" w16cid:durableId="652948243">
    <w:abstractNumId w:val="11"/>
  </w:num>
  <w:num w:numId="12" w16cid:durableId="1939829292">
    <w:abstractNumId w:val="24"/>
  </w:num>
  <w:num w:numId="13" w16cid:durableId="1672413193">
    <w:abstractNumId w:val="10"/>
  </w:num>
  <w:num w:numId="14" w16cid:durableId="444496586">
    <w:abstractNumId w:val="27"/>
  </w:num>
  <w:num w:numId="15" w16cid:durableId="817919733">
    <w:abstractNumId w:val="25"/>
  </w:num>
  <w:num w:numId="16" w16cid:durableId="189536431">
    <w:abstractNumId w:val="16"/>
  </w:num>
  <w:num w:numId="17" w16cid:durableId="1203640015">
    <w:abstractNumId w:val="2"/>
  </w:num>
  <w:num w:numId="18" w16cid:durableId="1497188755">
    <w:abstractNumId w:val="15"/>
  </w:num>
  <w:num w:numId="19" w16cid:durableId="1070033550">
    <w:abstractNumId w:val="13"/>
  </w:num>
  <w:num w:numId="20" w16cid:durableId="603657045">
    <w:abstractNumId w:val="4"/>
  </w:num>
  <w:num w:numId="21" w16cid:durableId="1530482896">
    <w:abstractNumId w:val="14"/>
  </w:num>
  <w:num w:numId="22" w16cid:durableId="1743988484">
    <w:abstractNumId w:val="28"/>
  </w:num>
  <w:num w:numId="23" w16cid:durableId="1959944528">
    <w:abstractNumId w:val="7"/>
  </w:num>
  <w:num w:numId="24" w16cid:durableId="1381393175">
    <w:abstractNumId w:val="5"/>
  </w:num>
  <w:num w:numId="25" w16cid:durableId="491454564">
    <w:abstractNumId w:val="21"/>
    <w:lvlOverride w:ilvl="0"/>
    <w:lvlOverride w:ilvl="1"/>
    <w:lvlOverride w:ilvl="2"/>
    <w:lvlOverride w:ilvl="3"/>
    <w:lvlOverride w:ilvl="4"/>
    <w:lvlOverride w:ilvl="5"/>
    <w:lvlOverride w:ilvl="6"/>
    <w:lvlOverride w:ilvl="7"/>
    <w:lvlOverride w:ilvl="8"/>
  </w:num>
  <w:num w:numId="26" w16cid:durableId="600182798">
    <w:abstractNumId w:val="23"/>
    <w:lvlOverride w:ilvl="0"/>
    <w:lvlOverride w:ilvl="1"/>
    <w:lvlOverride w:ilvl="2"/>
    <w:lvlOverride w:ilvl="3"/>
    <w:lvlOverride w:ilvl="4"/>
    <w:lvlOverride w:ilvl="5"/>
    <w:lvlOverride w:ilvl="6"/>
    <w:lvlOverride w:ilvl="7"/>
    <w:lvlOverride w:ilvl="8"/>
  </w:num>
  <w:num w:numId="27" w16cid:durableId="658845771">
    <w:abstractNumId w:val="19"/>
    <w:lvlOverride w:ilvl="0"/>
    <w:lvlOverride w:ilvl="1"/>
    <w:lvlOverride w:ilvl="2"/>
    <w:lvlOverride w:ilvl="3"/>
    <w:lvlOverride w:ilvl="4"/>
    <w:lvlOverride w:ilvl="5"/>
    <w:lvlOverride w:ilvl="6"/>
    <w:lvlOverride w:ilvl="7"/>
    <w:lvlOverride w:ilvl="8"/>
  </w:num>
  <w:num w:numId="28" w16cid:durableId="1689483602">
    <w:abstractNumId w:val="9"/>
    <w:lvlOverride w:ilvl="0"/>
    <w:lvlOverride w:ilvl="1"/>
    <w:lvlOverride w:ilvl="2"/>
    <w:lvlOverride w:ilvl="3"/>
    <w:lvlOverride w:ilvl="4"/>
    <w:lvlOverride w:ilvl="5"/>
    <w:lvlOverride w:ilvl="6"/>
    <w:lvlOverride w:ilvl="7"/>
    <w:lvlOverride w:ilvl="8"/>
  </w:num>
  <w:num w:numId="29" w16cid:durableId="464742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4569619">
    <w:abstractNumId w:val="1"/>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9A4"/>
    <w:rsid w:val="00015A98"/>
    <w:rsid w:val="00015D15"/>
    <w:rsid w:val="000160AF"/>
    <w:rsid w:val="00016800"/>
    <w:rsid w:val="00016E28"/>
    <w:rsid w:val="00017DEF"/>
    <w:rsid w:val="00017E5B"/>
    <w:rsid w:val="0002070C"/>
    <w:rsid w:val="00020A15"/>
    <w:rsid w:val="00020A32"/>
    <w:rsid w:val="00021072"/>
    <w:rsid w:val="00021756"/>
    <w:rsid w:val="00021AC6"/>
    <w:rsid w:val="000220CD"/>
    <w:rsid w:val="00022259"/>
    <w:rsid w:val="000227F6"/>
    <w:rsid w:val="00022D7D"/>
    <w:rsid w:val="00022F63"/>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7D3"/>
    <w:rsid w:val="00031962"/>
    <w:rsid w:val="0003199C"/>
    <w:rsid w:val="00031A57"/>
    <w:rsid w:val="00031FDA"/>
    <w:rsid w:val="000320CD"/>
    <w:rsid w:val="000325B8"/>
    <w:rsid w:val="00032D10"/>
    <w:rsid w:val="00033494"/>
    <w:rsid w:val="0003396C"/>
    <w:rsid w:val="00034038"/>
    <w:rsid w:val="00034162"/>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DB"/>
    <w:rsid w:val="00041AAC"/>
    <w:rsid w:val="00041CC7"/>
    <w:rsid w:val="00041FA6"/>
    <w:rsid w:val="000422E2"/>
    <w:rsid w:val="000425B3"/>
    <w:rsid w:val="00042CB0"/>
    <w:rsid w:val="00042CFD"/>
    <w:rsid w:val="00042D4D"/>
    <w:rsid w:val="00042F22"/>
    <w:rsid w:val="00042FC2"/>
    <w:rsid w:val="0004354E"/>
    <w:rsid w:val="000436C5"/>
    <w:rsid w:val="00043D02"/>
    <w:rsid w:val="00043F1A"/>
    <w:rsid w:val="000444D5"/>
    <w:rsid w:val="000444EF"/>
    <w:rsid w:val="000447A7"/>
    <w:rsid w:val="00044B91"/>
    <w:rsid w:val="00044E1D"/>
    <w:rsid w:val="0004513A"/>
    <w:rsid w:val="0004530D"/>
    <w:rsid w:val="00045501"/>
    <w:rsid w:val="000455A1"/>
    <w:rsid w:val="00045823"/>
    <w:rsid w:val="0004664B"/>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0C7F"/>
    <w:rsid w:val="00061031"/>
    <w:rsid w:val="000616E7"/>
    <w:rsid w:val="00061D48"/>
    <w:rsid w:val="00061E07"/>
    <w:rsid w:val="000621B5"/>
    <w:rsid w:val="00062A13"/>
    <w:rsid w:val="00062CC6"/>
    <w:rsid w:val="00063313"/>
    <w:rsid w:val="00063341"/>
    <w:rsid w:val="00063DA4"/>
    <w:rsid w:val="0006411E"/>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294A"/>
    <w:rsid w:val="00082E2C"/>
    <w:rsid w:val="0008307C"/>
    <w:rsid w:val="000830B9"/>
    <w:rsid w:val="00083180"/>
    <w:rsid w:val="00083425"/>
    <w:rsid w:val="0008359E"/>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9D3"/>
    <w:rsid w:val="00090FD8"/>
    <w:rsid w:val="00091362"/>
    <w:rsid w:val="00091557"/>
    <w:rsid w:val="00091922"/>
    <w:rsid w:val="00091B1E"/>
    <w:rsid w:val="00091D94"/>
    <w:rsid w:val="00092299"/>
    <w:rsid w:val="000923A6"/>
    <w:rsid w:val="000924C1"/>
    <w:rsid w:val="000924F0"/>
    <w:rsid w:val="000926D7"/>
    <w:rsid w:val="00092776"/>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739"/>
    <w:rsid w:val="00095A2E"/>
    <w:rsid w:val="00095D9D"/>
    <w:rsid w:val="0009607A"/>
    <w:rsid w:val="000962D7"/>
    <w:rsid w:val="00096A04"/>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1CF4"/>
    <w:rsid w:val="000A2308"/>
    <w:rsid w:val="000A2362"/>
    <w:rsid w:val="000A29C4"/>
    <w:rsid w:val="000A37C1"/>
    <w:rsid w:val="000A38B8"/>
    <w:rsid w:val="000A4286"/>
    <w:rsid w:val="000A43D1"/>
    <w:rsid w:val="000A45FD"/>
    <w:rsid w:val="000A4A2B"/>
    <w:rsid w:val="000A4F09"/>
    <w:rsid w:val="000A51F3"/>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6D0C"/>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A8"/>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8C6"/>
    <w:rsid w:val="00101ABF"/>
    <w:rsid w:val="001021B5"/>
    <w:rsid w:val="001023DE"/>
    <w:rsid w:val="00102C3D"/>
    <w:rsid w:val="00102FDD"/>
    <w:rsid w:val="0010304C"/>
    <w:rsid w:val="0010345D"/>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BBD"/>
    <w:rsid w:val="00123F5C"/>
    <w:rsid w:val="00124314"/>
    <w:rsid w:val="00124488"/>
    <w:rsid w:val="001245F8"/>
    <w:rsid w:val="001250DC"/>
    <w:rsid w:val="001250E7"/>
    <w:rsid w:val="0012536D"/>
    <w:rsid w:val="00125D7F"/>
    <w:rsid w:val="00125F31"/>
    <w:rsid w:val="001262E7"/>
    <w:rsid w:val="00126B4A"/>
    <w:rsid w:val="001277E0"/>
    <w:rsid w:val="00127888"/>
    <w:rsid w:val="00127913"/>
    <w:rsid w:val="00127D44"/>
    <w:rsid w:val="00130D01"/>
    <w:rsid w:val="00130F05"/>
    <w:rsid w:val="00131110"/>
    <w:rsid w:val="001317D4"/>
    <w:rsid w:val="00131A8D"/>
    <w:rsid w:val="00131DF5"/>
    <w:rsid w:val="00131FE5"/>
    <w:rsid w:val="001320E5"/>
    <w:rsid w:val="00132760"/>
    <w:rsid w:val="00132A47"/>
    <w:rsid w:val="00132E6D"/>
    <w:rsid w:val="00132FD0"/>
    <w:rsid w:val="001332C1"/>
    <w:rsid w:val="00133A86"/>
    <w:rsid w:val="00134073"/>
    <w:rsid w:val="001344C0"/>
    <w:rsid w:val="001346FA"/>
    <w:rsid w:val="001348DC"/>
    <w:rsid w:val="00134AA6"/>
    <w:rsid w:val="00134CB6"/>
    <w:rsid w:val="00135024"/>
    <w:rsid w:val="0013509D"/>
    <w:rsid w:val="00135252"/>
    <w:rsid w:val="001357A7"/>
    <w:rsid w:val="00136A93"/>
    <w:rsid w:val="00136BEA"/>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A7D"/>
    <w:rsid w:val="00161B73"/>
    <w:rsid w:val="00161ED8"/>
    <w:rsid w:val="0016211D"/>
    <w:rsid w:val="00162988"/>
    <w:rsid w:val="001629D0"/>
    <w:rsid w:val="00162B97"/>
    <w:rsid w:val="00162E34"/>
    <w:rsid w:val="001630DC"/>
    <w:rsid w:val="001632C9"/>
    <w:rsid w:val="00163513"/>
    <w:rsid w:val="00163FE8"/>
    <w:rsid w:val="001645D4"/>
    <w:rsid w:val="001652C6"/>
    <w:rsid w:val="00165795"/>
    <w:rsid w:val="001659C1"/>
    <w:rsid w:val="00165B5B"/>
    <w:rsid w:val="0016631F"/>
    <w:rsid w:val="00167323"/>
    <w:rsid w:val="00167710"/>
    <w:rsid w:val="00167736"/>
    <w:rsid w:val="001679A7"/>
    <w:rsid w:val="001679AE"/>
    <w:rsid w:val="00167CFA"/>
    <w:rsid w:val="00167F3E"/>
    <w:rsid w:val="0017013E"/>
    <w:rsid w:val="00170393"/>
    <w:rsid w:val="00170A00"/>
    <w:rsid w:val="00170D1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5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A55"/>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2BD7"/>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68EE"/>
    <w:rsid w:val="001E6963"/>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413"/>
    <w:rsid w:val="001F662C"/>
    <w:rsid w:val="001F6B9A"/>
    <w:rsid w:val="001F7074"/>
    <w:rsid w:val="001F711E"/>
    <w:rsid w:val="001F7BE5"/>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EC9"/>
    <w:rsid w:val="00223955"/>
    <w:rsid w:val="00223B21"/>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911"/>
    <w:rsid w:val="00232A55"/>
    <w:rsid w:val="00232D5B"/>
    <w:rsid w:val="00232ECF"/>
    <w:rsid w:val="00233530"/>
    <w:rsid w:val="00233620"/>
    <w:rsid w:val="00233A0B"/>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852"/>
    <w:rsid w:val="0024193B"/>
    <w:rsid w:val="00241B53"/>
    <w:rsid w:val="00241E50"/>
    <w:rsid w:val="00242225"/>
    <w:rsid w:val="00242735"/>
    <w:rsid w:val="00242EA5"/>
    <w:rsid w:val="002435B3"/>
    <w:rsid w:val="00243712"/>
    <w:rsid w:val="00244056"/>
    <w:rsid w:val="002444AD"/>
    <w:rsid w:val="00244834"/>
    <w:rsid w:val="00244837"/>
    <w:rsid w:val="002448AF"/>
    <w:rsid w:val="00244A0C"/>
    <w:rsid w:val="00244AD4"/>
    <w:rsid w:val="002458EB"/>
    <w:rsid w:val="00245946"/>
    <w:rsid w:val="00245A3C"/>
    <w:rsid w:val="00246E08"/>
    <w:rsid w:val="0024739E"/>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217"/>
    <w:rsid w:val="00257381"/>
    <w:rsid w:val="00257543"/>
    <w:rsid w:val="002577FB"/>
    <w:rsid w:val="002609BB"/>
    <w:rsid w:val="00260E52"/>
    <w:rsid w:val="002617E7"/>
    <w:rsid w:val="002618B1"/>
    <w:rsid w:val="00262295"/>
    <w:rsid w:val="00262483"/>
    <w:rsid w:val="00262B33"/>
    <w:rsid w:val="00262D3F"/>
    <w:rsid w:val="0026307D"/>
    <w:rsid w:val="00263286"/>
    <w:rsid w:val="00263997"/>
    <w:rsid w:val="00263FEE"/>
    <w:rsid w:val="00264228"/>
    <w:rsid w:val="00264334"/>
    <w:rsid w:val="002644F8"/>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C37"/>
    <w:rsid w:val="00280F4C"/>
    <w:rsid w:val="0028135B"/>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9C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C7E87"/>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6C80"/>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1FA7"/>
    <w:rsid w:val="002F215A"/>
    <w:rsid w:val="002F2771"/>
    <w:rsid w:val="002F2B1E"/>
    <w:rsid w:val="002F2B6A"/>
    <w:rsid w:val="002F31B9"/>
    <w:rsid w:val="002F37A9"/>
    <w:rsid w:val="002F3886"/>
    <w:rsid w:val="002F38D6"/>
    <w:rsid w:val="002F3C18"/>
    <w:rsid w:val="002F3F1B"/>
    <w:rsid w:val="002F3F47"/>
    <w:rsid w:val="002F453C"/>
    <w:rsid w:val="002F468C"/>
    <w:rsid w:val="002F473F"/>
    <w:rsid w:val="002F47CF"/>
    <w:rsid w:val="002F4ADD"/>
    <w:rsid w:val="002F5345"/>
    <w:rsid w:val="002F57B4"/>
    <w:rsid w:val="002F5811"/>
    <w:rsid w:val="002F5AD2"/>
    <w:rsid w:val="002F5FA2"/>
    <w:rsid w:val="002F64AE"/>
    <w:rsid w:val="002F64D6"/>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4AC"/>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0C4"/>
    <w:rsid w:val="00326303"/>
    <w:rsid w:val="00326662"/>
    <w:rsid w:val="003266D1"/>
    <w:rsid w:val="00326BB7"/>
    <w:rsid w:val="0032700D"/>
    <w:rsid w:val="00327095"/>
    <w:rsid w:val="003274A0"/>
    <w:rsid w:val="00327B67"/>
    <w:rsid w:val="00327D4D"/>
    <w:rsid w:val="003301C1"/>
    <w:rsid w:val="003301DA"/>
    <w:rsid w:val="00330481"/>
    <w:rsid w:val="003307EE"/>
    <w:rsid w:val="00331239"/>
    <w:rsid w:val="00331512"/>
    <w:rsid w:val="00331751"/>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1984"/>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1F95"/>
    <w:rsid w:val="0037259F"/>
    <w:rsid w:val="00372DA8"/>
    <w:rsid w:val="00373697"/>
    <w:rsid w:val="003739E0"/>
    <w:rsid w:val="00373BA1"/>
    <w:rsid w:val="00373C05"/>
    <w:rsid w:val="00373CA5"/>
    <w:rsid w:val="0037423B"/>
    <w:rsid w:val="003742AC"/>
    <w:rsid w:val="003745C3"/>
    <w:rsid w:val="00374B5F"/>
    <w:rsid w:val="00374BE2"/>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2BB"/>
    <w:rsid w:val="00394556"/>
    <w:rsid w:val="0039473E"/>
    <w:rsid w:val="00394B7D"/>
    <w:rsid w:val="00394BCB"/>
    <w:rsid w:val="00394FE6"/>
    <w:rsid w:val="003950D1"/>
    <w:rsid w:val="00395181"/>
    <w:rsid w:val="00395E27"/>
    <w:rsid w:val="0039686B"/>
    <w:rsid w:val="00396D2F"/>
    <w:rsid w:val="00396D8C"/>
    <w:rsid w:val="00396F0C"/>
    <w:rsid w:val="00397D2C"/>
    <w:rsid w:val="003A0000"/>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5D16"/>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E2F"/>
    <w:rsid w:val="003D109F"/>
    <w:rsid w:val="003D1528"/>
    <w:rsid w:val="003D1DC3"/>
    <w:rsid w:val="003D1F67"/>
    <w:rsid w:val="003D2478"/>
    <w:rsid w:val="003D25B4"/>
    <w:rsid w:val="003D28BA"/>
    <w:rsid w:val="003D29AC"/>
    <w:rsid w:val="003D29CD"/>
    <w:rsid w:val="003D3111"/>
    <w:rsid w:val="003D3804"/>
    <w:rsid w:val="003D386D"/>
    <w:rsid w:val="003D3C45"/>
    <w:rsid w:val="003D4DB4"/>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D4B"/>
    <w:rsid w:val="003E60A4"/>
    <w:rsid w:val="003E7135"/>
    <w:rsid w:val="003E7339"/>
    <w:rsid w:val="003E74E3"/>
    <w:rsid w:val="003E7625"/>
    <w:rsid w:val="003E7B20"/>
    <w:rsid w:val="003F05C7"/>
    <w:rsid w:val="003F07F2"/>
    <w:rsid w:val="003F08A9"/>
    <w:rsid w:val="003F0C54"/>
    <w:rsid w:val="003F0E1D"/>
    <w:rsid w:val="003F15DA"/>
    <w:rsid w:val="003F19BA"/>
    <w:rsid w:val="003F1B22"/>
    <w:rsid w:val="003F2C22"/>
    <w:rsid w:val="003F2CCE"/>
    <w:rsid w:val="003F2CD4"/>
    <w:rsid w:val="003F2DD3"/>
    <w:rsid w:val="003F2DF5"/>
    <w:rsid w:val="003F31FD"/>
    <w:rsid w:val="003F33D0"/>
    <w:rsid w:val="003F34FC"/>
    <w:rsid w:val="003F3B18"/>
    <w:rsid w:val="003F4313"/>
    <w:rsid w:val="003F44A7"/>
    <w:rsid w:val="003F459A"/>
    <w:rsid w:val="003F4B9F"/>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AC"/>
    <w:rsid w:val="00413E92"/>
    <w:rsid w:val="00414024"/>
    <w:rsid w:val="004140C1"/>
    <w:rsid w:val="00414B38"/>
    <w:rsid w:val="00415144"/>
    <w:rsid w:val="00415B91"/>
    <w:rsid w:val="00415C12"/>
    <w:rsid w:val="004161FA"/>
    <w:rsid w:val="00417BF5"/>
    <w:rsid w:val="00417FF9"/>
    <w:rsid w:val="004204DE"/>
    <w:rsid w:val="0042059E"/>
    <w:rsid w:val="00420A5D"/>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76"/>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13"/>
    <w:rsid w:val="00445CD7"/>
    <w:rsid w:val="00445FB3"/>
    <w:rsid w:val="0044601D"/>
    <w:rsid w:val="00446266"/>
    <w:rsid w:val="00446488"/>
    <w:rsid w:val="00446D4C"/>
    <w:rsid w:val="004474A8"/>
    <w:rsid w:val="0045038C"/>
    <w:rsid w:val="00450516"/>
    <w:rsid w:val="004506AB"/>
    <w:rsid w:val="004517AA"/>
    <w:rsid w:val="00451967"/>
    <w:rsid w:val="004525EA"/>
    <w:rsid w:val="00452B01"/>
    <w:rsid w:val="00452CAC"/>
    <w:rsid w:val="00453591"/>
    <w:rsid w:val="0045411A"/>
    <w:rsid w:val="00454658"/>
    <w:rsid w:val="00455061"/>
    <w:rsid w:val="004552A2"/>
    <w:rsid w:val="0045543A"/>
    <w:rsid w:val="004554F8"/>
    <w:rsid w:val="00455E4A"/>
    <w:rsid w:val="0045622F"/>
    <w:rsid w:val="0045627B"/>
    <w:rsid w:val="004565DE"/>
    <w:rsid w:val="0045699F"/>
    <w:rsid w:val="00457168"/>
    <w:rsid w:val="00457305"/>
    <w:rsid w:val="004574C8"/>
    <w:rsid w:val="00457565"/>
    <w:rsid w:val="00457740"/>
    <w:rsid w:val="00457B71"/>
    <w:rsid w:val="00457FA6"/>
    <w:rsid w:val="00460130"/>
    <w:rsid w:val="004604E5"/>
    <w:rsid w:val="00460887"/>
    <w:rsid w:val="0046183B"/>
    <w:rsid w:val="0046194E"/>
    <w:rsid w:val="00461C7D"/>
    <w:rsid w:val="0046255C"/>
    <w:rsid w:val="00462650"/>
    <w:rsid w:val="00462A49"/>
    <w:rsid w:val="00462DAF"/>
    <w:rsid w:val="00462DB0"/>
    <w:rsid w:val="00462E70"/>
    <w:rsid w:val="0046305F"/>
    <w:rsid w:val="004649D0"/>
    <w:rsid w:val="00464CDF"/>
    <w:rsid w:val="00464FE2"/>
    <w:rsid w:val="004651EF"/>
    <w:rsid w:val="00465644"/>
    <w:rsid w:val="00465997"/>
    <w:rsid w:val="004665B2"/>
    <w:rsid w:val="00466749"/>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0C0E"/>
    <w:rsid w:val="00481ADE"/>
    <w:rsid w:val="00481B71"/>
    <w:rsid w:val="00481D95"/>
    <w:rsid w:val="0048226A"/>
    <w:rsid w:val="00482600"/>
    <w:rsid w:val="004826AC"/>
    <w:rsid w:val="00483282"/>
    <w:rsid w:val="00483494"/>
    <w:rsid w:val="004838A5"/>
    <w:rsid w:val="004839AC"/>
    <w:rsid w:val="00484559"/>
    <w:rsid w:val="0048480B"/>
    <w:rsid w:val="00484821"/>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702"/>
    <w:rsid w:val="004B7915"/>
    <w:rsid w:val="004B7C0C"/>
    <w:rsid w:val="004C007D"/>
    <w:rsid w:val="004C00BB"/>
    <w:rsid w:val="004C0688"/>
    <w:rsid w:val="004C07A4"/>
    <w:rsid w:val="004C0957"/>
    <w:rsid w:val="004C1A74"/>
    <w:rsid w:val="004C27D7"/>
    <w:rsid w:val="004C28E9"/>
    <w:rsid w:val="004C2CB9"/>
    <w:rsid w:val="004C2D86"/>
    <w:rsid w:val="004C2FE9"/>
    <w:rsid w:val="004C3898"/>
    <w:rsid w:val="004C401A"/>
    <w:rsid w:val="004C4701"/>
    <w:rsid w:val="004C4B7D"/>
    <w:rsid w:val="004C5737"/>
    <w:rsid w:val="004C5843"/>
    <w:rsid w:val="004C58B3"/>
    <w:rsid w:val="004C5AEA"/>
    <w:rsid w:val="004C5BBC"/>
    <w:rsid w:val="004C5DEB"/>
    <w:rsid w:val="004C666B"/>
    <w:rsid w:val="004C733D"/>
    <w:rsid w:val="004C75EB"/>
    <w:rsid w:val="004C784D"/>
    <w:rsid w:val="004C787E"/>
    <w:rsid w:val="004C7E05"/>
    <w:rsid w:val="004D0718"/>
    <w:rsid w:val="004D0CE3"/>
    <w:rsid w:val="004D1509"/>
    <w:rsid w:val="004D1777"/>
    <w:rsid w:val="004D18EF"/>
    <w:rsid w:val="004D197C"/>
    <w:rsid w:val="004D1B12"/>
    <w:rsid w:val="004D1E16"/>
    <w:rsid w:val="004D23DA"/>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4EDA"/>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6FC8"/>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227"/>
    <w:rsid w:val="00505B05"/>
    <w:rsid w:val="00505F8B"/>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08A"/>
    <w:rsid w:val="005141FF"/>
    <w:rsid w:val="005142C8"/>
    <w:rsid w:val="005143A5"/>
    <w:rsid w:val="005144A9"/>
    <w:rsid w:val="00514550"/>
    <w:rsid w:val="00515337"/>
    <w:rsid w:val="005153A7"/>
    <w:rsid w:val="00515574"/>
    <w:rsid w:val="0051559F"/>
    <w:rsid w:val="00515EAF"/>
    <w:rsid w:val="00516446"/>
    <w:rsid w:val="00516A45"/>
    <w:rsid w:val="00516DE7"/>
    <w:rsid w:val="0051776F"/>
    <w:rsid w:val="005205DD"/>
    <w:rsid w:val="00520778"/>
    <w:rsid w:val="00520ADE"/>
    <w:rsid w:val="005211BD"/>
    <w:rsid w:val="005214CE"/>
    <w:rsid w:val="005219CF"/>
    <w:rsid w:val="00522906"/>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09E"/>
    <w:rsid w:val="005404C0"/>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8F2"/>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7F5"/>
    <w:rsid w:val="00555930"/>
    <w:rsid w:val="005559E3"/>
    <w:rsid w:val="00555E6B"/>
    <w:rsid w:val="00556172"/>
    <w:rsid w:val="00556381"/>
    <w:rsid w:val="005564DF"/>
    <w:rsid w:val="005568C1"/>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67F10"/>
    <w:rsid w:val="00570248"/>
    <w:rsid w:val="00570714"/>
    <w:rsid w:val="00570815"/>
    <w:rsid w:val="005708CC"/>
    <w:rsid w:val="00570BD5"/>
    <w:rsid w:val="00572505"/>
    <w:rsid w:val="0057295B"/>
    <w:rsid w:val="00573730"/>
    <w:rsid w:val="00573EC0"/>
    <w:rsid w:val="0057432B"/>
    <w:rsid w:val="005746DF"/>
    <w:rsid w:val="00574BD1"/>
    <w:rsid w:val="005754D2"/>
    <w:rsid w:val="00575F4D"/>
    <w:rsid w:val="00576124"/>
    <w:rsid w:val="005763A2"/>
    <w:rsid w:val="0057646B"/>
    <w:rsid w:val="00576528"/>
    <w:rsid w:val="005768DA"/>
    <w:rsid w:val="005772AC"/>
    <w:rsid w:val="0057797F"/>
    <w:rsid w:val="00577C1F"/>
    <w:rsid w:val="005803F0"/>
    <w:rsid w:val="00580424"/>
    <w:rsid w:val="005804B2"/>
    <w:rsid w:val="005808BC"/>
    <w:rsid w:val="00580994"/>
    <w:rsid w:val="00580AB7"/>
    <w:rsid w:val="00580B34"/>
    <w:rsid w:val="00580FEA"/>
    <w:rsid w:val="00581C73"/>
    <w:rsid w:val="00581F1E"/>
    <w:rsid w:val="00582047"/>
    <w:rsid w:val="00582114"/>
    <w:rsid w:val="005821DA"/>
    <w:rsid w:val="00582809"/>
    <w:rsid w:val="00582A15"/>
    <w:rsid w:val="00582CC8"/>
    <w:rsid w:val="0058328B"/>
    <w:rsid w:val="00583455"/>
    <w:rsid w:val="0058349F"/>
    <w:rsid w:val="005835FE"/>
    <w:rsid w:val="00584139"/>
    <w:rsid w:val="0058465A"/>
    <w:rsid w:val="00584871"/>
    <w:rsid w:val="00584BE2"/>
    <w:rsid w:val="00584EBD"/>
    <w:rsid w:val="00584EC7"/>
    <w:rsid w:val="00585204"/>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CCD"/>
    <w:rsid w:val="005A2D72"/>
    <w:rsid w:val="005A38B4"/>
    <w:rsid w:val="005A39C7"/>
    <w:rsid w:val="005A3B62"/>
    <w:rsid w:val="005A4CDD"/>
    <w:rsid w:val="005A514C"/>
    <w:rsid w:val="005A51EE"/>
    <w:rsid w:val="005A5622"/>
    <w:rsid w:val="005A5845"/>
    <w:rsid w:val="005A5D98"/>
    <w:rsid w:val="005A5EAA"/>
    <w:rsid w:val="005A5F11"/>
    <w:rsid w:val="005A5FDB"/>
    <w:rsid w:val="005A662D"/>
    <w:rsid w:val="005A7554"/>
    <w:rsid w:val="005A78AE"/>
    <w:rsid w:val="005A7CBF"/>
    <w:rsid w:val="005A7E19"/>
    <w:rsid w:val="005B0B9F"/>
    <w:rsid w:val="005B0D7A"/>
    <w:rsid w:val="005B1409"/>
    <w:rsid w:val="005B159C"/>
    <w:rsid w:val="005B1791"/>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545"/>
    <w:rsid w:val="005B56FD"/>
    <w:rsid w:val="005B66C7"/>
    <w:rsid w:val="005B67D9"/>
    <w:rsid w:val="005B6F83"/>
    <w:rsid w:val="005B7517"/>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E9F"/>
    <w:rsid w:val="005D2F62"/>
    <w:rsid w:val="005D481A"/>
    <w:rsid w:val="005D48FF"/>
    <w:rsid w:val="005D4A81"/>
    <w:rsid w:val="005D5239"/>
    <w:rsid w:val="005D527E"/>
    <w:rsid w:val="005D60BF"/>
    <w:rsid w:val="005D6575"/>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2990"/>
    <w:rsid w:val="005E382A"/>
    <w:rsid w:val="005E385F"/>
    <w:rsid w:val="005E3A8B"/>
    <w:rsid w:val="005E3D84"/>
    <w:rsid w:val="005E44FA"/>
    <w:rsid w:val="005E4A5A"/>
    <w:rsid w:val="005E5228"/>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3B5"/>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F0C"/>
    <w:rsid w:val="00601959"/>
    <w:rsid w:val="0060224B"/>
    <w:rsid w:val="0060283C"/>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0E20"/>
    <w:rsid w:val="00611434"/>
    <w:rsid w:val="006116A6"/>
    <w:rsid w:val="00611B83"/>
    <w:rsid w:val="00611F85"/>
    <w:rsid w:val="00612140"/>
    <w:rsid w:val="006128A1"/>
    <w:rsid w:val="0061297E"/>
    <w:rsid w:val="00612B4F"/>
    <w:rsid w:val="00612DE0"/>
    <w:rsid w:val="00612DFE"/>
    <w:rsid w:val="00612F14"/>
    <w:rsid w:val="00613257"/>
    <w:rsid w:val="006133E9"/>
    <w:rsid w:val="006137B1"/>
    <w:rsid w:val="00613C31"/>
    <w:rsid w:val="00613DAD"/>
    <w:rsid w:val="00613E43"/>
    <w:rsid w:val="00614004"/>
    <w:rsid w:val="006145A7"/>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4C7"/>
    <w:rsid w:val="006249DC"/>
    <w:rsid w:val="0062509F"/>
    <w:rsid w:val="0062569F"/>
    <w:rsid w:val="006256B0"/>
    <w:rsid w:val="00625CBD"/>
    <w:rsid w:val="00625D28"/>
    <w:rsid w:val="0062613C"/>
    <w:rsid w:val="00626B8F"/>
    <w:rsid w:val="006272F1"/>
    <w:rsid w:val="006274AB"/>
    <w:rsid w:val="0062752E"/>
    <w:rsid w:val="006275A6"/>
    <w:rsid w:val="006276AF"/>
    <w:rsid w:val="00627702"/>
    <w:rsid w:val="00627893"/>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B5B"/>
    <w:rsid w:val="00633271"/>
    <w:rsid w:val="0063338A"/>
    <w:rsid w:val="0063366A"/>
    <w:rsid w:val="00633B74"/>
    <w:rsid w:val="00635037"/>
    <w:rsid w:val="006357EA"/>
    <w:rsid w:val="00635994"/>
    <w:rsid w:val="00635F4E"/>
    <w:rsid w:val="0063602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08"/>
    <w:rsid w:val="00656DDE"/>
    <w:rsid w:val="006571C0"/>
    <w:rsid w:val="00657617"/>
    <w:rsid w:val="00657E14"/>
    <w:rsid w:val="0066011D"/>
    <w:rsid w:val="006602FF"/>
    <w:rsid w:val="006607C0"/>
    <w:rsid w:val="006613A6"/>
    <w:rsid w:val="00661E07"/>
    <w:rsid w:val="00661E84"/>
    <w:rsid w:val="00661F56"/>
    <w:rsid w:val="006627A2"/>
    <w:rsid w:val="0066294D"/>
    <w:rsid w:val="00662F65"/>
    <w:rsid w:val="006634E6"/>
    <w:rsid w:val="00663DC5"/>
    <w:rsid w:val="006645D4"/>
    <w:rsid w:val="00665024"/>
    <w:rsid w:val="00665269"/>
    <w:rsid w:val="006655EE"/>
    <w:rsid w:val="006656BD"/>
    <w:rsid w:val="00665CA0"/>
    <w:rsid w:val="00665CFA"/>
    <w:rsid w:val="00666092"/>
    <w:rsid w:val="0066621D"/>
    <w:rsid w:val="006663E2"/>
    <w:rsid w:val="006664CE"/>
    <w:rsid w:val="00666742"/>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6B8"/>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352"/>
    <w:rsid w:val="006A17F3"/>
    <w:rsid w:val="006A1EB1"/>
    <w:rsid w:val="006A20CE"/>
    <w:rsid w:val="006A2356"/>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8D"/>
    <w:rsid w:val="006B2099"/>
    <w:rsid w:val="006B22C9"/>
    <w:rsid w:val="006B2A87"/>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B8"/>
    <w:rsid w:val="006C03D7"/>
    <w:rsid w:val="006C0400"/>
    <w:rsid w:val="006C042E"/>
    <w:rsid w:val="006C04A3"/>
    <w:rsid w:val="006C0647"/>
    <w:rsid w:val="006C0C32"/>
    <w:rsid w:val="006C0D88"/>
    <w:rsid w:val="006C15AE"/>
    <w:rsid w:val="006C1645"/>
    <w:rsid w:val="006C1D29"/>
    <w:rsid w:val="006C1D55"/>
    <w:rsid w:val="006C1F1C"/>
    <w:rsid w:val="006C211F"/>
    <w:rsid w:val="006C21C9"/>
    <w:rsid w:val="006C23E5"/>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432"/>
    <w:rsid w:val="006E3770"/>
    <w:rsid w:val="006E3C29"/>
    <w:rsid w:val="006E3DC1"/>
    <w:rsid w:val="006E3F3A"/>
    <w:rsid w:val="006E4B4E"/>
    <w:rsid w:val="006E4E39"/>
    <w:rsid w:val="006E53C1"/>
    <w:rsid w:val="006E5445"/>
    <w:rsid w:val="006E55C8"/>
    <w:rsid w:val="006E565E"/>
    <w:rsid w:val="006E5A8F"/>
    <w:rsid w:val="006E6010"/>
    <w:rsid w:val="006E673D"/>
    <w:rsid w:val="006E6A62"/>
    <w:rsid w:val="006E6A8D"/>
    <w:rsid w:val="006E71FA"/>
    <w:rsid w:val="006E7D3B"/>
    <w:rsid w:val="006E7DF4"/>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62E"/>
    <w:rsid w:val="0071714D"/>
    <w:rsid w:val="00717260"/>
    <w:rsid w:val="00720E17"/>
    <w:rsid w:val="00720FD6"/>
    <w:rsid w:val="00721702"/>
    <w:rsid w:val="00721760"/>
    <w:rsid w:val="007218DB"/>
    <w:rsid w:val="00721AF2"/>
    <w:rsid w:val="00722573"/>
    <w:rsid w:val="007229C9"/>
    <w:rsid w:val="007229F9"/>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27D4A"/>
    <w:rsid w:val="00730287"/>
    <w:rsid w:val="0073042E"/>
    <w:rsid w:val="0073053B"/>
    <w:rsid w:val="00730655"/>
    <w:rsid w:val="0073078C"/>
    <w:rsid w:val="00730A76"/>
    <w:rsid w:val="00731143"/>
    <w:rsid w:val="007311B2"/>
    <w:rsid w:val="007313A9"/>
    <w:rsid w:val="00732547"/>
    <w:rsid w:val="00732648"/>
    <w:rsid w:val="00732A61"/>
    <w:rsid w:val="00732BE8"/>
    <w:rsid w:val="00732DC0"/>
    <w:rsid w:val="00733DF6"/>
    <w:rsid w:val="00733E01"/>
    <w:rsid w:val="00733FCD"/>
    <w:rsid w:val="0073415A"/>
    <w:rsid w:val="007341C9"/>
    <w:rsid w:val="007345F8"/>
    <w:rsid w:val="007346ED"/>
    <w:rsid w:val="007347B4"/>
    <w:rsid w:val="007348B1"/>
    <w:rsid w:val="00734FF7"/>
    <w:rsid w:val="0073510F"/>
    <w:rsid w:val="00735998"/>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7CA"/>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3CB"/>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1B"/>
    <w:rsid w:val="0075769D"/>
    <w:rsid w:val="00757B88"/>
    <w:rsid w:val="00757E2F"/>
    <w:rsid w:val="007600C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0BE7"/>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7165"/>
    <w:rsid w:val="00787C04"/>
    <w:rsid w:val="007901B4"/>
    <w:rsid w:val="00790F6D"/>
    <w:rsid w:val="007913C0"/>
    <w:rsid w:val="0079184A"/>
    <w:rsid w:val="00791AF0"/>
    <w:rsid w:val="007923B3"/>
    <w:rsid w:val="007925EA"/>
    <w:rsid w:val="00792629"/>
    <w:rsid w:val="0079273F"/>
    <w:rsid w:val="00792DDA"/>
    <w:rsid w:val="007938B9"/>
    <w:rsid w:val="00793CD8"/>
    <w:rsid w:val="007941E8"/>
    <w:rsid w:val="00794370"/>
    <w:rsid w:val="00795C92"/>
    <w:rsid w:val="00796124"/>
    <w:rsid w:val="007961B5"/>
    <w:rsid w:val="00796231"/>
    <w:rsid w:val="00797220"/>
    <w:rsid w:val="00797743"/>
    <w:rsid w:val="00797777"/>
    <w:rsid w:val="00797817"/>
    <w:rsid w:val="00797A24"/>
    <w:rsid w:val="007A015C"/>
    <w:rsid w:val="007A03C2"/>
    <w:rsid w:val="007A05F0"/>
    <w:rsid w:val="007A07C8"/>
    <w:rsid w:val="007A08A3"/>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77"/>
    <w:rsid w:val="007B2C7B"/>
    <w:rsid w:val="007B3030"/>
    <w:rsid w:val="007B326A"/>
    <w:rsid w:val="007B35B2"/>
    <w:rsid w:val="007B376F"/>
    <w:rsid w:val="007B3777"/>
    <w:rsid w:val="007B3CA5"/>
    <w:rsid w:val="007B3D2D"/>
    <w:rsid w:val="007B4694"/>
    <w:rsid w:val="007B4980"/>
    <w:rsid w:val="007B49C5"/>
    <w:rsid w:val="007B50AE"/>
    <w:rsid w:val="007B51DF"/>
    <w:rsid w:val="007B53DD"/>
    <w:rsid w:val="007B5530"/>
    <w:rsid w:val="007B5705"/>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76C"/>
    <w:rsid w:val="007D1A03"/>
    <w:rsid w:val="007D2798"/>
    <w:rsid w:val="007D2E4D"/>
    <w:rsid w:val="007D31CB"/>
    <w:rsid w:val="007D388F"/>
    <w:rsid w:val="007D412E"/>
    <w:rsid w:val="007D442B"/>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62"/>
    <w:rsid w:val="007E60E2"/>
    <w:rsid w:val="007E63DF"/>
    <w:rsid w:val="007E688A"/>
    <w:rsid w:val="007E6BD3"/>
    <w:rsid w:val="007E6C02"/>
    <w:rsid w:val="007E6CE4"/>
    <w:rsid w:val="007E7091"/>
    <w:rsid w:val="007E76F2"/>
    <w:rsid w:val="007E7981"/>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6C51"/>
    <w:rsid w:val="007F793A"/>
    <w:rsid w:val="007F7990"/>
    <w:rsid w:val="007F7E75"/>
    <w:rsid w:val="00800464"/>
    <w:rsid w:val="0080060F"/>
    <w:rsid w:val="00800747"/>
    <w:rsid w:val="00801A75"/>
    <w:rsid w:val="00801AA6"/>
    <w:rsid w:val="00801E3F"/>
    <w:rsid w:val="00801E74"/>
    <w:rsid w:val="00802014"/>
    <w:rsid w:val="008027C6"/>
    <w:rsid w:val="0080287A"/>
    <w:rsid w:val="008028A9"/>
    <w:rsid w:val="0080298F"/>
    <w:rsid w:val="00802B53"/>
    <w:rsid w:val="00802DC4"/>
    <w:rsid w:val="00802F23"/>
    <w:rsid w:val="0080304C"/>
    <w:rsid w:val="008034C8"/>
    <w:rsid w:val="0080392C"/>
    <w:rsid w:val="00803C2C"/>
    <w:rsid w:val="00803FAE"/>
    <w:rsid w:val="00804EF5"/>
    <w:rsid w:val="0080551D"/>
    <w:rsid w:val="00805696"/>
    <w:rsid w:val="00805A16"/>
    <w:rsid w:val="00805A61"/>
    <w:rsid w:val="00805BAF"/>
    <w:rsid w:val="0080605F"/>
    <w:rsid w:val="00806C0F"/>
    <w:rsid w:val="00806CCD"/>
    <w:rsid w:val="0080761E"/>
    <w:rsid w:val="00807786"/>
    <w:rsid w:val="0081050A"/>
    <w:rsid w:val="00810A0E"/>
    <w:rsid w:val="00810A15"/>
    <w:rsid w:val="00810EBA"/>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653"/>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056"/>
    <w:rsid w:val="00845299"/>
    <w:rsid w:val="008453B3"/>
    <w:rsid w:val="00845704"/>
    <w:rsid w:val="0084621E"/>
    <w:rsid w:val="0084699C"/>
    <w:rsid w:val="00846A50"/>
    <w:rsid w:val="00846CDE"/>
    <w:rsid w:val="00846FE7"/>
    <w:rsid w:val="0084726E"/>
    <w:rsid w:val="00847745"/>
    <w:rsid w:val="008503F0"/>
    <w:rsid w:val="0085099B"/>
    <w:rsid w:val="00850C82"/>
    <w:rsid w:val="00850CD3"/>
    <w:rsid w:val="008510D0"/>
    <w:rsid w:val="00851DCF"/>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8FC"/>
    <w:rsid w:val="008639EE"/>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A65"/>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693"/>
    <w:rsid w:val="008D0760"/>
    <w:rsid w:val="008D0914"/>
    <w:rsid w:val="008D0C20"/>
    <w:rsid w:val="008D0E83"/>
    <w:rsid w:val="008D14F4"/>
    <w:rsid w:val="008D1B49"/>
    <w:rsid w:val="008D1BD0"/>
    <w:rsid w:val="008D1C3E"/>
    <w:rsid w:val="008D1C4D"/>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81A"/>
    <w:rsid w:val="008E4B90"/>
    <w:rsid w:val="008E4C43"/>
    <w:rsid w:val="008E50E4"/>
    <w:rsid w:val="008E59C4"/>
    <w:rsid w:val="008E5D92"/>
    <w:rsid w:val="008E6BAA"/>
    <w:rsid w:val="008E6DF5"/>
    <w:rsid w:val="008E7001"/>
    <w:rsid w:val="008E7050"/>
    <w:rsid w:val="008E712C"/>
    <w:rsid w:val="008E7AB7"/>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F1"/>
    <w:rsid w:val="008F562C"/>
    <w:rsid w:val="008F67FB"/>
    <w:rsid w:val="008F68A5"/>
    <w:rsid w:val="008F6F45"/>
    <w:rsid w:val="008F7013"/>
    <w:rsid w:val="008F7110"/>
    <w:rsid w:val="008F733B"/>
    <w:rsid w:val="008F7B83"/>
    <w:rsid w:val="008F7CAD"/>
    <w:rsid w:val="0090003F"/>
    <w:rsid w:val="00900052"/>
    <w:rsid w:val="0090008B"/>
    <w:rsid w:val="0090011D"/>
    <w:rsid w:val="0090073D"/>
    <w:rsid w:val="00900EC5"/>
    <w:rsid w:val="0090133E"/>
    <w:rsid w:val="009015B0"/>
    <w:rsid w:val="0090192C"/>
    <w:rsid w:val="00901D73"/>
    <w:rsid w:val="00901E6B"/>
    <w:rsid w:val="00902081"/>
    <w:rsid w:val="00902350"/>
    <w:rsid w:val="0090239D"/>
    <w:rsid w:val="009024DB"/>
    <w:rsid w:val="009027A0"/>
    <w:rsid w:val="00902979"/>
    <w:rsid w:val="00902AA9"/>
    <w:rsid w:val="00902DD4"/>
    <w:rsid w:val="0090336B"/>
    <w:rsid w:val="00904FC1"/>
    <w:rsid w:val="0090514E"/>
    <w:rsid w:val="009053AA"/>
    <w:rsid w:val="00905A74"/>
    <w:rsid w:val="0090614D"/>
    <w:rsid w:val="00906939"/>
    <w:rsid w:val="00906D0E"/>
    <w:rsid w:val="00906E3B"/>
    <w:rsid w:val="009070D1"/>
    <w:rsid w:val="00907215"/>
    <w:rsid w:val="009072BD"/>
    <w:rsid w:val="00907350"/>
    <w:rsid w:val="00907546"/>
    <w:rsid w:val="0090782F"/>
    <w:rsid w:val="00910330"/>
    <w:rsid w:val="00910347"/>
    <w:rsid w:val="0091040E"/>
    <w:rsid w:val="00910935"/>
    <w:rsid w:val="00910B7D"/>
    <w:rsid w:val="0091165E"/>
    <w:rsid w:val="00911DFB"/>
    <w:rsid w:val="009126AF"/>
    <w:rsid w:val="00913114"/>
    <w:rsid w:val="009131C5"/>
    <w:rsid w:val="009131FF"/>
    <w:rsid w:val="0091321E"/>
    <w:rsid w:val="00913638"/>
    <w:rsid w:val="009139D9"/>
    <w:rsid w:val="00913B23"/>
    <w:rsid w:val="00913B79"/>
    <w:rsid w:val="00913FC0"/>
    <w:rsid w:val="00914587"/>
    <w:rsid w:val="0091497A"/>
    <w:rsid w:val="00914AD8"/>
    <w:rsid w:val="00914EDC"/>
    <w:rsid w:val="00915512"/>
    <w:rsid w:val="009158A9"/>
    <w:rsid w:val="00915A30"/>
    <w:rsid w:val="00916079"/>
    <w:rsid w:val="0091686D"/>
    <w:rsid w:val="00916985"/>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E33"/>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46C"/>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CB0"/>
    <w:rsid w:val="00970D9B"/>
    <w:rsid w:val="00970F1D"/>
    <w:rsid w:val="00971064"/>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CB0"/>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1EA0"/>
    <w:rsid w:val="00992084"/>
    <w:rsid w:val="00992500"/>
    <w:rsid w:val="00992985"/>
    <w:rsid w:val="00992D71"/>
    <w:rsid w:val="00992E1C"/>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26D"/>
    <w:rsid w:val="009A74A0"/>
    <w:rsid w:val="009A7640"/>
    <w:rsid w:val="009A7AD5"/>
    <w:rsid w:val="009A7AE7"/>
    <w:rsid w:val="009A7DDC"/>
    <w:rsid w:val="009A7E6D"/>
    <w:rsid w:val="009A7ED8"/>
    <w:rsid w:val="009B01D0"/>
    <w:rsid w:val="009B0309"/>
    <w:rsid w:val="009B074D"/>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5B2"/>
    <w:rsid w:val="009B79C0"/>
    <w:rsid w:val="009B7E87"/>
    <w:rsid w:val="009B7FC5"/>
    <w:rsid w:val="009C0169"/>
    <w:rsid w:val="009C0179"/>
    <w:rsid w:val="009C0642"/>
    <w:rsid w:val="009C089C"/>
    <w:rsid w:val="009C0C73"/>
    <w:rsid w:val="009C0CDD"/>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0F7F"/>
    <w:rsid w:val="009D1513"/>
    <w:rsid w:val="009D193B"/>
    <w:rsid w:val="009D1D56"/>
    <w:rsid w:val="009D2444"/>
    <w:rsid w:val="009D2A46"/>
    <w:rsid w:val="009D2DFC"/>
    <w:rsid w:val="009D2E45"/>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22B"/>
    <w:rsid w:val="00A01385"/>
    <w:rsid w:val="00A014B0"/>
    <w:rsid w:val="00A01D9F"/>
    <w:rsid w:val="00A02199"/>
    <w:rsid w:val="00A02AA6"/>
    <w:rsid w:val="00A031D8"/>
    <w:rsid w:val="00A03284"/>
    <w:rsid w:val="00A0375C"/>
    <w:rsid w:val="00A03C1B"/>
    <w:rsid w:val="00A041E4"/>
    <w:rsid w:val="00A042C2"/>
    <w:rsid w:val="00A04425"/>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780"/>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278"/>
    <w:rsid w:val="00A2552E"/>
    <w:rsid w:val="00A260A1"/>
    <w:rsid w:val="00A264A9"/>
    <w:rsid w:val="00A264C1"/>
    <w:rsid w:val="00A269EC"/>
    <w:rsid w:val="00A26C82"/>
    <w:rsid w:val="00A26DCF"/>
    <w:rsid w:val="00A26E1D"/>
    <w:rsid w:val="00A26EDC"/>
    <w:rsid w:val="00A27275"/>
    <w:rsid w:val="00A27316"/>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09CE"/>
    <w:rsid w:val="00A41515"/>
    <w:rsid w:val="00A419BD"/>
    <w:rsid w:val="00A41E2B"/>
    <w:rsid w:val="00A42066"/>
    <w:rsid w:val="00A42170"/>
    <w:rsid w:val="00A424C0"/>
    <w:rsid w:val="00A42D33"/>
    <w:rsid w:val="00A42EEB"/>
    <w:rsid w:val="00A43E8C"/>
    <w:rsid w:val="00A44E12"/>
    <w:rsid w:val="00A45075"/>
    <w:rsid w:val="00A451F1"/>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595"/>
    <w:rsid w:val="00A74C38"/>
    <w:rsid w:val="00A74D4E"/>
    <w:rsid w:val="00A75048"/>
    <w:rsid w:val="00A754C5"/>
    <w:rsid w:val="00A75B7C"/>
    <w:rsid w:val="00A75E17"/>
    <w:rsid w:val="00A75E4C"/>
    <w:rsid w:val="00A76043"/>
    <w:rsid w:val="00A761D4"/>
    <w:rsid w:val="00A76457"/>
    <w:rsid w:val="00A76943"/>
    <w:rsid w:val="00A76B59"/>
    <w:rsid w:val="00A7713D"/>
    <w:rsid w:val="00A77ADC"/>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99D"/>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F07"/>
    <w:rsid w:val="00A97138"/>
    <w:rsid w:val="00A9718A"/>
    <w:rsid w:val="00A973C6"/>
    <w:rsid w:val="00A9766B"/>
    <w:rsid w:val="00A977C2"/>
    <w:rsid w:val="00A978C2"/>
    <w:rsid w:val="00AA016F"/>
    <w:rsid w:val="00AA03C4"/>
    <w:rsid w:val="00AA0F66"/>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0C6B"/>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AB7"/>
    <w:rsid w:val="00AD5BC6"/>
    <w:rsid w:val="00AD6050"/>
    <w:rsid w:val="00AD64D7"/>
    <w:rsid w:val="00AD660D"/>
    <w:rsid w:val="00AD6C88"/>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8B7"/>
    <w:rsid w:val="00AE6CE8"/>
    <w:rsid w:val="00AE7A6E"/>
    <w:rsid w:val="00AE7E89"/>
    <w:rsid w:val="00AE7FBF"/>
    <w:rsid w:val="00AF02E0"/>
    <w:rsid w:val="00AF0645"/>
    <w:rsid w:val="00AF0FFF"/>
    <w:rsid w:val="00AF1440"/>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37"/>
    <w:rsid w:val="00AF6FA0"/>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078E4"/>
    <w:rsid w:val="00B10644"/>
    <w:rsid w:val="00B107A9"/>
    <w:rsid w:val="00B11396"/>
    <w:rsid w:val="00B120F5"/>
    <w:rsid w:val="00B12766"/>
    <w:rsid w:val="00B12B14"/>
    <w:rsid w:val="00B1322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88A"/>
    <w:rsid w:val="00B46C9B"/>
    <w:rsid w:val="00B46D5E"/>
    <w:rsid w:val="00B46F09"/>
    <w:rsid w:val="00B47831"/>
    <w:rsid w:val="00B47BE8"/>
    <w:rsid w:val="00B50454"/>
    <w:rsid w:val="00B50A4C"/>
    <w:rsid w:val="00B5171D"/>
    <w:rsid w:val="00B519E3"/>
    <w:rsid w:val="00B51E0E"/>
    <w:rsid w:val="00B5244B"/>
    <w:rsid w:val="00B527D5"/>
    <w:rsid w:val="00B52C14"/>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888"/>
    <w:rsid w:val="00B64AC0"/>
    <w:rsid w:val="00B6599F"/>
    <w:rsid w:val="00B65FEB"/>
    <w:rsid w:val="00B6602F"/>
    <w:rsid w:val="00B661C9"/>
    <w:rsid w:val="00B664C7"/>
    <w:rsid w:val="00B666EA"/>
    <w:rsid w:val="00B66799"/>
    <w:rsid w:val="00B66BB8"/>
    <w:rsid w:val="00B7060C"/>
    <w:rsid w:val="00B7080E"/>
    <w:rsid w:val="00B70AB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F6C"/>
    <w:rsid w:val="00B768FC"/>
    <w:rsid w:val="00B76937"/>
    <w:rsid w:val="00B76AB0"/>
    <w:rsid w:val="00B77C10"/>
    <w:rsid w:val="00B803E3"/>
    <w:rsid w:val="00B8065D"/>
    <w:rsid w:val="00B811FC"/>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150"/>
    <w:rsid w:val="00B85235"/>
    <w:rsid w:val="00B8585C"/>
    <w:rsid w:val="00B85CE6"/>
    <w:rsid w:val="00B85DE5"/>
    <w:rsid w:val="00B85E1F"/>
    <w:rsid w:val="00B8663A"/>
    <w:rsid w:val="00B8667D"/>
    <w:rsid w:val="00B86693"/>
    <w:rsid w:val="00B8745A"/>
    <w:rsid w:val="00B877A2"/>
    <w:rsid w:val="00B879D1"/>
    <w:rsid w:val="00B90032"/>
    <w:rsid w:val="00B908D3"/>
    <w:rsid w:val="00B909C2"/>
    <w:rsid w:val="00B90DEF"/>
    <w:rsid w:val="00B90F73"/>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5ADA"/>
    <w:rsid w:val="00B965D6"/>
    <w:rsid w:val="00B96723"/>
    <w:rsid w:val="00B9696B"/>
    <w:rsid w:val="00B97484"/>
    <w:rsid w:val="00B979BA"/>
    <w:rsid w:val="00B97D8F"/>
    <w:rsid w:val="00BA076A"/>
    <w:rsid w:val="00BA0D06"/>
    <w:rsid w:val="00BA21A0"/>
    <w:rsid w:val="00BA2280"/>
    <w:rsid w:val="00BA2323"/>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2C6"/>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1085"/>
    <w:rsid w:val="00BE1128"/>
    <w:rsid w:val="00BE11E8"/>
    <w:rsid w:val="00BE1234"/>
    <w:rsid w:val="00BE148A"/>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56B"/>
    <w:rsid w:val="00BE4835"/>
    <w:rsid w:val="00BE4BAC"/>
    <w:rsid w:val="00BE4E51"/>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3B7B"/>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42A"/>
    <w:rsid w:val="00C03963"/>
    <w:rsid w:val="00C03B2F"/>
    <w:rsid w:val="00C03C53"/>
    <w:rsid w:val="00C03D14"/>
    <w:rsid w:val="00C040F7"/>
    <w:rsid w:val="00C044AB"/>
    <w:rsid w:val="00C04530"/>
    <w:rsid w:val="00C0532F"/>
    <w:rsid w:val="00C05706"/>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80A"/>
    <w:rsid w:val="00C14963"/>
    <w:rsid w:val="00C14B76"/>
    <w:rsid w:val="00C14D4B"/>
    <w:rsid w:val="00C14E02"/>
    <w:rsid w:val="00C14F21"/>
    <w:rsid w:val="00C154BB"/>
    <w:rsid w:val="00C159A8"/>
    <w:rsid w:val="00C15A4F"/>
    <w:rsid w:val="00C15C45"/>
    <w:rsid w:val="00C165C4"/>
    <w:rsid w:val="00C169D8"/>
    <w:rsid w:val="00C16D89"/>
    <w:rsid w:val="00C16E7F"/>
    <w:rsid w:val="00C17AA0"/>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9BE"/>
    <w:rsid w:val="00C36BB9"/>
    <w:rsid w:val="00C3717B"/>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640"/>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0FEA"/>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6F45"/>
    <w:rsid w:val="00C77E81"/>
    <w:rsid w:val="00C77F90"/>
    <w:rsid w:val="00C8045A"/>
    <w:rsid w:val="00C808E9"/>
    <w:rsid w:val="00C80A0C"/>
    <w:rsid w:val="00C81176"/>
    <w:rsid w:val="00C81293"/>
    <w:rsid w:val="00C81568"/>
    <w:rsid w:val="00C81850"/>
    <w:rsid w:val="00C82153"/>
    <w:rsid w:val="00C82176"/>
    <w:rsid w:val="00C82628"/>
    <w:rsid w:val="00C82CC0"/>
    <w:rsid w:val="00C833F2"/>
    <w:rsid w:val="00C8357E"/>
    <w:rsid w:val="00C837CF"/>
    <w:rsid w:val="00C840BD"/>
    <w:rsid w:val="00C8431E"/>
    <w:rsid w:val="00C8482C"/>
    <w:rsid w:val="00C84882"/>
    <w:rsid w:val="00C8505E"/>
    <w:rsid w:val="00C85610"/>
    <w:rsid w:val="00C857E4"/>
    <w:rsid w:val="00C85C4A"/>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C2"/>
    <w:rsid w:val="00C93713"/>
    <w:rsid w:val="00C93814"/>
    <w:rsid w:val="00C93904"/>
    <w:rsid w:val="00C93C4B"/>
    <w:rsid w:val="00C93D6D"/>
    <w:rsid w:val="00C944AB"/>
    <w:rsid w:val="00C94B51"/>
    <w:rsid w:val="00C94DE9"/>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3610"/>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B1F"/>
    <w:rsid w:val="00CB7FCB"/>
    <w:rsid w:val="00CC024C"/>
    <w:rsid w:val="00CC040E"/>
    <w:rsid w:val="00CC0489"/>
    <w:rsid w:val="00CC111F"/>
    <w:rsid w:val="00CC1669"/>
    <w:rsid w:val="00CC181A"/>
    <w:rsid w:val="00CC1B74"/>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32D"/>
    <w:rsid w:val="00CC44C8"/>
    <w:rsid w:val="00CC46CE"/>
    <w:rsid w:val="00CC4B54"/>
    <w:rsid w:val="00CC51EE"/>
    <w:rsid w:val="00CC6541"/>
    <w:rsid w:val="00CC7311"/>
    <w:rsid w:val="00CC7400"/>
    <w:rsid w:val="00CC7ADA"/>
    <w:rsid w:val="00CC7B45"/>
    <w:rsid w:val="00CD024A"/>
    <w:rsid w:val="00CD02CF"/>
    <w:rsid w:val="00CD0865"/>
    <w:rsid w:val="00CD0C3F"/>
    <w:rsid w:val="00CD0CA9"/>
    <w:rsid w:val="00CD1188"/>
    <w:rsid w:val="00CD11EE"/>
    <w:rsid w:val="00CD1EE4"/>
    <w:rsid w:val="00CD1F2A"/>
    <w:rsid w:val="00CD2659"/>
    <w:rsid w:val="00CD2800"/>
    <w:rsid w:val="00CD2A3C"/>
    <w:rsid w:val="00CD2CC2"/>
    <w:rsid w:val="00CD2EC6"/>
    <w:rsid w:val="00CD2ED1"/>
    <w:rsid w:val="00CD2F5A"/>
    <w:rsid w:val="00CD337B"/>
    <w:rsid w:val="00CD3967"/>
    <w:rsid w:val="00CD3A48"/>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6C14"/>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20128"/>
    <w:rsid w:val="00D208EA"/>
    <w:rsid w:val="00D20CD3"/>
    <w:rsid w:val="00D21306"/>
    <w:rsid w:val="00D2143B"/>
    <w:rsid w:val="00D2195D"/>
    <w:rsid w:val="00D21F98"/>
    <w:rsid w:val="00D21FED"/>
    <w:rsid w:val="00D22263"/>
    <w:rsid w:val="00D22485"/>
    <w:rsid w:val="00D2254F"/>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3B4"/>
    <w:rsid w:val="00D34626"/>
    <w:rsid w:val="00D34802"/>
    <w:rsid w:val="00D348E9"/>
    <w:rsid w:val="00D355FD"/>
    <w:rsid w:val="00D35726"/>
    <w:rsid w:val="00D35B5A"/>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6C3"/>
    <w:rsid w:val="00D47CBA"/>
    <w:rsid w:val="00D504EF"/>
    <w:rsid w:val="00D50829"/>
    <w:rsid w:val="00D50C91"/>
    <w:rsid w:val="00D51613"/>
    <w:rsid w:val="00D52362"/>
    <w:rsid w:val="00D52885"/>
    <w:rsid w:val="00D528A1"/>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42B"/>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2FB5"/>
    <w:rsid w:val="00D8327F"/>
    <w:rsid w:val="00D83E61"/>
    <w:rsid w:val="00D84250"/>
    <w:rsid w:val="00D84B09"/>
    <w:rsid w:val="00D85AA5"/>
    <w:rsid w:val="00D85BA6"/>
    <w:rsid w:val="00D86075"/>
    <w:rsid w:val="00D86CA3"/>
    <w:rsid w:val="00D87074"/>
    <w:rsid w:val="00D871CE"/>
    <w:rsid w:val="00D871F5"/>
    <w:rsid w:val="00D8738A"/>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3AA"/>
    <w:rsid w:val="00D9564F"/>
    <w:rsid w:val="00D95BF1"/>
    <w:rsid w:val="00D963DD"/>
    <w:rsid w:val="00D96504"/>
    <w:rsid w:val="00D96A17"/>
    <w:rsid w:val="00D96C30"/>
    <w:rsid w:val="00D96D51"/>
    <w:rsid w:val="00D96E29"/>
    <w:rsid w:val="00D96ECE"/>
    <w:rsid w:val="00D9713C"/>
    <w:rsid w:val="00D975F5"/>
    <w:rsid w:val="00D9789B"/>
    <w:rsid w:val="00D97C45"/>
    <w:rsid w:val="00D97C86"/>
    <w:rsid w:val="00D97E51"/>
    <w:rsid w:val="00D97F4F"/>
    <w:rsid w:val="00DA0374"/>
    <w:rsid w:val="00DA0480"/>
    <w:rsid w:val="00DA0C20"/>
    <w:rsid w:val="00DA119C"/>
    <w:rsid w:val="00DA175E"/>
    <w:rsid w:val="00DA24B2"/>
    <w:rsid w:val="00DA25E1"/>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74D"/>
    <w:rsid w:val="00DB19EE"/>
    <w:rsid w:val="00DB25BB"/>
    <w:rsid w:val="00DB314E"/>
    <w:rsid w:val="00DB377D"/>
    <w:rsid w:val="00DB3E54"/>
    <w:rsid w:val="00DB4110"/>
    <w:rsid w:val="00DB453E"/>
    <w:rsid w:val="00DB560A"/>
    <w:rsid w:val="00DB577F"/>
    <w:rsid w:val="00DB5AA0"/>
    <w:rsid w:val="00DB5CEF"/>
    <w:rsid w:val="00DB5E33"/>
    <w:rsid w:val="00DB66C5"/>
    <w:rsid w:val="00DB739F"/>
    <w:rsid w:val="00DB741C"/>
    <w:rsid w:val="00DB75D9"/>
    <w:rsid w:val="00DB7D32"/>
    <w:rsid w:val="00DB7F0A"/>
    <w:rsid w:val="00DC0408"/>
    <w:rsid w:val="00DC1267"/>
    <w:rsid w:val="00DC173A"/>
    <w:rsid w:val="00DC18D1"/>
    <w:rsid w:val="00DC1F58"/>
    <w:rsid w:val="00DC2785"/>
    <w:rsid w:val="00DC2D36"/>
    <w:rsid w:val="00DC2F31"/>
    <w:rsid w:val="00DC35DC"/>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3BD"/>
    <w:rsid w:val="00DD1749"/>
    <w:rsid w:val="00DD2C53"/>
    <w:rsid w:val="00DD2D30"/>
    <w:rsid w:val="00DD2D84"/>
    <w:rsid w:val="00DD36DB"/>
    <w:rsid w:val="00DD4325"/>
    <w:rsid w:val="00DD495C"/>
    <w:rsid w:val="00DD4E59"/>
    <w:rsid w:val="00DD4FD3"/>
    <w:rsid w:val="00DD5898"/>
    <w:rsid w:val="00DD5BE6"/>
    <w:rsid w:val="00DD5C1F"/>
    <w:rsid w:val="00DD5C62"/>
    <w:rsid w:val="00DD5E07"/>
    <w:rsid w:val="00DD6103"/>
    <w:rsid w:val="00DD7B50"/>
    <w:rsid w:val="00DD7F37"/>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418"/>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4F0"/>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1EAE"/>
    <w:rsid w:val="00E120F2"/>
    <w:rsid w:val="00E12127"/>
    <w:rsid w:val="00E12327"/>
    <w:rsid w:val="00E125E0"/>
    <w:rsid w:val="00E12842"/>
    <w:rsid w:val="00E12875"/>
    <w:rsid w:val="00E14BFF"/>
    <w:rsid w:val="00E15095"/>
    <w:rsid w:val="00E156FB"/>
    <w:rsid w:val="00E15AAD"/>
    <w:rsid w:val="00E1600D"/>
    <w:rsid w:val="00E16570"/>
    <w:rsid w:val="00E1691A"/>
    <w:rsid w:val="00E16C1E"/>
    <w:rsid w:val="00E17DD8"/>
    <w:rsid w:val="00E17FA2"/>
    <w:rsid w:val="00E200DC"/>
    <w:rsid w:val="00E201AE"/>
    <w:rsid w:val="00E2090F"/>
    <w:rsid w:val="00E20D00"/>
    <w:rsid w:val="00E21099"/>
    <w:rsid w:val="00E21624"/>
    <w:rsid w:val="00E217BF"/>
    <w:rsid w:val="00E21837"/>
    <w:rsid w:val="00E218EE"/>
    <w:rsid w:val="00E21AC7"/>
    <w:rsid w:val="00E22169"/>
    <w:rsid w:val="00E22330"/>
    <w:rsid w:val="00E226D9"/>
    <w:rsid w:val="00E22EDA"/>
    <w:rsid w:val="00E23707"/>
    <w:rsid w:val="00E241EE"/>
    <w:rsid w:val="00E245EE"/>
    <w:rsid w:val="00E247E9"/>
    <w:rsid w:val="00E25CCF"/>
    <w:rsid w:val="00E2600E"/>
    <w:rsid w:val="00E26015"/>
    <w:rsid w:val="00E2606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0B2"/>
    <w:rsid w:val="00E40473"/>
    <w:rsid w:val="00E408B9"/>
    <w:rsid w:val="00E40BA9"/>
    <w:rsid w:val="00E41073"/>
    <w:rsid w:val="00E41712"/>
    <w:rsid w:val="00E41735"/>
    <w:rsid w:val="00E41923"/>
    <w:rsid w:val="00E422E4"/>
    <w:rsid w:val="00E4262C"/>
    <w:rsid w:val="00E42DFA"/>
    <w:rsid w:val="00E43457"/>
    <w:rsid w:val="00E43F44"/>
    <w:rsid w:val="00E441B5"/>
    <w:rsid w:val="00E442C3"/>
    <w:rsid w:val="00E44493"/>
    <w:rsid w:val="00E4462B"/>
    <w:rsid w:val="00E44679"/>
    <w:rsid w:val="00E446F1"/>
    <w:rsid w:val="00E45049"/>
    <w:rsid w:val="00E45145"/>
    <w:rsid w:val="00E4540C"/>
    <w:rsid w:val="00E4551D"/>
    <w:rsid w:val="00E45522"/>
    <w:rsid w:val="00E4591D"/>
    <w:rsid w:val="00E459F9"/>
    <w:rsid w:val="00E45C72"/>
    <w:rsid w:val="00E45FD0"/>
    <w:rsid w:val="00E4629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2BBE"/>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C80"/>
    <w:rsid w:val="00E56DFD"/>
    <w:rsid w:val="00E56FFB"/>
    <w:rsid w:val="00E57565"/>
    <w:rsid w:val="00E577A5"/>
    <w:rsid w:val="00E6018F"/>
    <w:rsid w:val="00E6043F"/>
    <w:rsid w:val="00E60851"/>
    <w:rsid w:val="00E60E73"/>
    <w:rsid w:val="00E6115C"/>
    <w:rsid w:val="00E6180E"/>
    <w:rsid w:val="00E62111"/>
    <w:rsid w:val="00E6280C"/>
    <w:rsid w:val="00E62863"/>
    <w:rsid w:val="00E628A1"/>
    <w:rsid w:val="00E62C11"/>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BFB"/>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9A6"/>
    <w:rsid w:val="00E91B88"/>
    <w:rsid w:val="00E9291C"/>
    <w:rsid w:val="00E92F62"/>
    <w:rsid w:val="00E93D7B"/>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4FA"/>
    <w:rsid w:val="00EA4BFC"/>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A19"/>
    <w:rsid w:val="00EB1E53"/>
    <w:rsid w:val="00EB228A"/>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5825"/>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671"/>
    <w:rsid w:val="00EE0D0A"/>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5502"/>
    <w:rsid w:val="00EE58C6"/>
    <w:rsid w:val="00EE5C8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C7E"/>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554"/>
    <w:rsid w:val="00F178D3"/>
    <w:rsid w:val="00F17D34"/>
    <w:rsid w:val="00F17D98"/>
    <w:rsid w:val="00F17F5E"/>
    <w:rsid w:val="00F20554"/>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557"/>
    <w:rsid w:val="00F4578F"/>
    <w:rsid w:val="00F468BB"/>
    <w:rsid w:val="00F468E9"/>
    <w:rsid w:val="00F46EF1"/>
    <w:rsid w:val="00F4766C"/>
    <w:rsid w:val="00F47695"/>
    <w:rsid w:val="00F47C04"/>
    <w:rsid w:val="00F47D0F"/>
    <w:rsid w:val="00F47F68"/>
    <w:rsid w:val="00F5060E"/>
    <w:rsid w:val="00F507D1"/>
    <w:rsid w:val="00F508D2"/>
    <w:rsid w:val="00F508FC"/>
    <w:rsid w:val="00F50C74"/>
    <w:rsid w:val="00F50DEC"/>
    <w:rsid w:val="00F50F3A"/>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4B2"/>
    <w:rsid w:val="00F569C8"/>
    <w:rsid w:val="00F56E25"/>
    <w:rsid w:val="00F57451"/>
    <w:rsid w:val="00F5766C"/>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77E5B"/>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15A"/>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BFE"/>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2BA"/>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A7DEA"/>
    <w:rsid w:val="00FB019F"/>
    <w:rsid w:val="00FB0244"/>
    <w:rsid w:val="00FB10AA"/>
    <w:rsid w:val="00FB145F"/>
    <w:rsid w:val="00FB1740"/>
    <w:rsid w:val="00FB1BBD"/>
    <w:rsid w:val="00FB25A4"/>
    <w:rsid w:val="00FB2B1F"/>
    <w:rsid w:val="00FB2D17"/>
    <w:rsid w:val="00FB302A"/>
    <w:rsid w:val="00FB3199"/>
    <w:rsid w:val="00FB320F"/>
    <w:rsid w:val="00FB394E"/>
    <w:rsid w:val="00FB4036"/>
    <w:rsid w:val="00FB406A"/>
    <w:rsid w:val="00FB40EF"/>
    <w:rsid w:val="00FB434D"/>
    <w:rsid w:val="00FB47C1"/>
    <w:rsid w:val="00FB4A6C"/>
    <w:rsid w:val="00FB4C08"/>
    <w:rsid w:val="00FB4C80"/>
    <w:rsid w:val="00FB4DAA"/>
    <w:rsid w:val="00FB5320"/>
    <w:rsid w:val="00FB673B"/>
    <w:rsid w:val="00FB6A6A"/>
    <w:rsid w:val="00FB7014"/>
    <w:rsid w:val="00FB702D"/>
    <w:rsid w:val="00FC011C"/>
    <w:rsid w:val="00FC0148"/>
    <w:rsid w:val="00FC07D0"/>
    <w:rsid w:val="00FC0981"/>
    <w:rsid w:val="00FC116A"/>
    <w:rsid w:val="00FC1A49"/>
    <w:rsid w:val="00FC2C40"/>
    <w:rsid w:val="00FC31AE"/>
    <w:rsid w:val="00FC35BF"/>
    <w:rsid w:val="00FC415D"/>
    <w:rsid w:val="00FC43C3"/>
    <w:rsid w:val="00FC4925"/>
    <w:rsid w:val="00FC4C31"/>
    <w:rsid w:val="00FC4CA0"/>
    <w:rsid w:val="00FC5CFE"/>
    <w:rsid w:val="00FC5E34"/>
    <w:rsid w:val="00FC5E99"/>
    <w:rsid w:val="00FC6275"/>
    <w:rsid w:val="00FC66FF"/>
    <w:rsid w:val="00FC6975"/>
    <w:rsid w:val="00FC6B40"/>
    <w:rsid w:val="00FC6CDE"/>
    <w:rsid w:val="00FC719F"/>
    <w:rsid w:val="00FC71B4"/>
    <w:rsid w:val="00FC7218"/>
    <w:rsid w:val="00FC7429"/>
    <w:rsid w:val="00FC7893"/>
    <w:rsid w:val="00FC7CA2"/>
    <w:rsid w:val="00FD076F"/>
    <w:rsid w:val="00FD07F6"/>
    <w:rsid w:val="00FD0A34"/>
    <w:rsid w:val="00FD150B"/>
    <w:rsid w:val="00FD1D4F"/>
    <w:rsid w:val="00FD1EC8"/>
    <w:rsid w:val="00FD2494"/>
    <w:rsid w:val="00FD2BBD"/>
    <w:rsid w:val="00FD2D08"/>
    <w:rsid w:val="00FD2D9E"/>
    <w:rsid w:val="00FD301A"/>
    <w:rsid w:val="00FD3467"/>
    <w:rsid w:val="00FD3965"/>
    <w:rsid w:val="00FD45CC"/>
    <w:rsid w:val="00FD4662"/>
    <w:rsid w:val="00FD47ED"/>
    <w:rsid w:val="00FD4931"/>
    <w:rsid w:val="00FD4B10"/>
    <w:rsid w:val="00FD52A9"/>
    <w:rsid w:val="00FD579F"/>
    <w:rsid w:val="00FD5805"/>
    <w:rsid w:val="00FD5AB5"/>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174E"/>
    <w:rsid w:val="00FF185C"/>
    <w:rsid w:val="00FF2207"/>
    <w:rsid w:val="00FF2699"/>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qForma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paragraph" w:customStyle="1" w:styleId="DraftProposal">
    <w:name w:val="Draft Proposal"/>
    <w:basedOn w:val="BodyText"/>
    <w:next w:val="Normal"/>
    <w:uiPriority w:val="99"/>
    <w:qFormat/>
    <w:rsid w:val="00E23707"/>
    <w:pPr>
      <w:tabs>
        <w:tab w:val="num" w:pos="360"/>
        <w:tab w:val="left" w:pos="1701"/>
      </w:tabs>
      <w:overflowPunct/>
      <w:autoSpaceDE/>
      <w:autoSpaceDN/>
      <w:adjustRightInd/>
      <w:spacing w:after="160" w:line="256" w:lineRule="auto"/>
      <w:jc w:val="left"/>
      <w:textAlignment w:val="auto"/>
    </w:pPr>
    <w:rPr>
      <w:rFonts w:asciiTheme="minorHAnsi" w:hAnsiTheme="minorHAnsi" w:cstheme="minorBidi"/>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1258941">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0936280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883709">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d8762117-8292-4133-b1c7-eab5c6487cfd"/>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8</Pages>
  <Words>3608</Words>
  <Characters>20570</Characters>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24130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2023-04-07T17:33:00Z</dcterms:created>
  <dcterms:modified xsi:type="dcterms:W3CDTF">2023-04-07T17:33:00Z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